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42EED" w14:textId="1E72A6E7" w:rsidR="006147EB" w:rsidRDefault="006147EB">
      <w:pPr>
        <w:pStyle w:val="Kopfzeile"/>
        <w:tabs>
          <w:tab w:val="clear" w:pos="4536"/>
          <w:tab w:val="clear" w:pos="9072"/>
          <w:tab w:val="left" w:pos="2981"/>
        </w:tabs>
        <w:jc w:val="both"/>
      </w:pPr>
    </w:p>
    <w:p w14:paraId="70792325" w14:textId="77777777" w:rsidR="006147EB" w:rsidRPr="00CA0ABA" w:rsidRDefault="006147EB" w:rsidP="006147EB">
      <w:pPr>
        <w:pStyle w:val="Kopfzeile"/>
        <w:tabs>
          <w:tab w:val="clear" w:pos="4536"/>
          <w:tab w:val="clear" w:pos="9072"/>
        </w:tabs>
        <w:rPr>
          <w:sz w:val="24"/>
        </w:rPr>
      </w:pPr>
      <w:r>
        <w:tab/>
      </w:r>
      <w:r>
        <w:tab/>
      </w:r>
      <w:r>
        <w:tab/>
      </w:r>
      <w:r>
        <w:tab/>
      </w:r>
    </w:p>
    <w:tbl>
      <w:tblPr>
        <w:tblW w:w="0" w:type="auto"/>
        <w:tblCellMar>
          <w:left w:w="70" w:type="dxa"/>
          <w:right w:w="70" w:type="dxa"/>
        </w:tblCellMar>
        <w:tblLook w:val="0000" w:firstRow="0" w:lastRow="0" w:firstColumn="0" w:lastColumn="0" w:noHBand="0" w:noVBand="0"/>
      </w:tblPr>
      <w:tblGrid>
        <w:gridCol w:w="9070"/>
      </w:tblGrid>
      <w:tr w:rsidR="006147EB" w14:paraId="6C749864" w14:textId="77777777">
        <w:tc>
          <w:tcPr>
            <w:tcW w:w="9210" w:type="dxa"/>
          </w:tcPr>
          <w:p w14:paraId="7246359A" w14:textId="77777777" w:rsidR="006147EB" w:rsidRDefault="006147EB" w:rsidP="00B96780">
            <w:pPr>
              <w:pStyle w:val="Kopfzeile"/>
              <w:tabs>
                <w:tab w:val="clear" w:pos="4536"/>
                <w:tab w:val="clear" w:pos="9072"/>
              </w:tabs>
              <w:spacing w:before="240" w:after="240"/>
              <w:jc w:val="center"/>
              <w:rPr>
                <w:b/>
                <w:sz w:val="36"/>
              </w:rPr>
            </w:pPr>
            <w:r>
              <w:rPr>
                <w:b/>
                <w:sz w:val="36"/>
              </w:rPr>
              <w:t>Ingenieur</w:t>
            </w:r>
            <w:r w:rsidR="002B424E">
              <w:rPr>
                <w:b/>
                <w:sz w:val="36"/>
              </w:rPr>
              <w:t>-/ Techniker</w:t>
            </w:r>
            <w:r>
              <w:rPr>
                <w:b/>
                <w:sz w:val="36"/>
              </w:rPr>
              <w:t>vertrag</w:t>
            </w:r>
          </w:p>
          <w:p w14:paraId="0A835C32" w14:textId="77777777" w:rsidR="008F75E7" w:rsidRDefault="008F75E7" w:rsidP="00B96780">
            <w:pPr>
              <w:pStyle w:val="Kopfzeile"/>
              <w:tabs>
                <w:tab w:val="clear" w:pos="4536"/>
                <w:tab w:val="clear" w:pos="9072"/>
              </w:tabs>
              <w:spacing w:before="240" w:after="240"/>
              <w:jc w:val="center"/>
            </w:pPr>
          </w:p>
        </w:tc>
      </w:tr>
    </w:tbl>
    <w:p w14:paraId="5007374D" w14:textId="77777777" w:rsidR="006147EB" w:rsidRDefault="006147EB" w:rsidP="006147EB">
      <w:pPr>
        <w:pStyle w:val="Kopfzeile"/>
        <w:tabs>
          <w:tab w:val="clear" w:pos="4536"/>
          <w:tab w:val="clear" w:pos="9072"/>
        </w:tabs>
      </w:pPr>
    </w:p>
    <w:p w14:paraId="3FE1724B" w14:textId="77777777" w:rsidR="006147EB" w:rsidRDefault="006147EB" w:rsidP="006147EB">
      <w:pPr>
        <w:pStyle w:val="Kopfzeile"/>
        <w:tabs>
          <w:tab w:val="clear" w:pos="4536"/>
          <w:tab w:val="clear" w:pos="9072"/>
        </w:tabs>
      </w:pPr>
    </w:p>
    <w:p w14:paraId="46EA819C" w14:textId="77777777" w:rsidR="006147EB" w:rsidRDefault="006147EB" w:rsidP="006147EB">
      <w:pPr>
        <w:pStyle w:val="Kopfzeile"/>
        <w:tabs>
          <w:tab w:val="clear" w:pos="4536"/>
          <w:tab w:val="clear" w:pos="9072"/>
        </w:tabs>
      </w:pPr>
    </w:p>
    <w:tbl>
      <w:tblPr>
        <w:tblW w:w="9388" w:type="dxa"/>
        <w:tblCellMar>
          <w:left w:w="70" w:type="dxa"/>
          <w:right w:w="70" w:type="dxa"/>
        </w:tblCellMar>
        <w:tblLook w:val="0000" w:firstRow="0" w:lastRow="0" w:firstColumn="0" w:lastColumn="0" w:noHBand="0" w:noVBand="0"/>
      </w:tblPr>
      <w:tblGrid>
        <w:gridCol w:w="671"/>
        <w:gridCol w:w="671"/>
        <w:gridCol w:w="1389"/>
        <w:gridCol w:w="671"/>
        <w:gridCol w:w="5986"/>
      </w:tblGrid>
      <w:tr w:rsidR="008B180D" w14:paraId="4BDD6F3E" w14:textId="77777777" w:rsidTr="008B180D">
        <w:tc>
          <w:tcPr>
            <w:tcW w:w="2731" w:type="dxa"/>
            <w:gridSpan w:val="3"/>
          </w:tcPr>
          <w:p w14:paraId="2D7B19C3" w14:textId="77777777" w:rsidR="008B180D" w:rsidRDefault="008B180D" w:rsidP="00B96780">
            <w:pPr>
              <w:pStyle w:val="Kopfzeile"/>
              <w:tabs>
                <w:tab w:val="clear" w:pos="4536"/>
                <w:tab w:val="clear" w:pos="9072"/>
              </w:tabs>
            </w:pPr>
            <w:r>
              <w:t>Zwischen der</w:t>
            </w:r>
          </w:p>
        </w:tc>
        <w:tc>
          <w:tcPr>
            <w:tcW w:w="671" w:type="dxa"/>
          </w:tcPr>
          <w:p w14:paraId="66980A61" w14:textId="368E110D" w:rsidR="008B180D" w:rsidRDefault="008B180D" w:rsidP="00B96780">
            <w:pPr>
              <w:pStyle w:val="Kopfzeile"/>
              <w:tabs>
                <w:tab w:val="clear" w:pos="4536"/>
                <w:tab w:val="clear" w:pos="9072"/>
              </w:tabs>
            </w:pPr>
          </w:p>
        </w:tc>
        <w:tc>
          <w:tcPr>
            <w:tcW w:w="5986" w:type="dxa"/>
          </w:tcPr>
          <w:p w14:paraId="71D32272" w14:textId="77777777" w:rsidR="008B180D" w:rsidRDefault="008B180D" w:rsidP="008B180D">
            <w:pPr>
              <w:pStyle w:val="Kopfzeile"/>
              <w:tabs>
                <w:tab w:val="clear" w:pos="4536"/>
                <w:tab w:val="clear" w:pos="9072"/>
              </w:tabs>
            </w:pPr>
            <w:r>
              <w:t>Bundesrepublik Deutschland</w:t>
            </w:r>
          </w:p>
        </w:tc>
      </w:tr>
      <w:tr w:rsidR="008B180D" w14:paraId="20396C41" w14:textId="77777777" w:rsidTr="008B180D">
        <w:tc>
          <w:tcPr>
            <w:tcW w:w="2731" w:type="dxa"/>
            <w:gridSpan w:val="3"/>
          </w:tcPr>
          <w:p w14:paraId="090172DF" w14:textId="77777777" w:rsidR="008B180D" w:rsidRDefault="008B180D" w:rsidP="00B96780">
            <w:pPr>
              <w:pStyle w:val="Kopfzeile"/>
              <w:tabs>
                <w:tab w:val="clear" w:pos="4536"/>
                <w:tab w:val="clear" w:pos="9072"/>
              </w:tabs>
            </w:pPr>
          </w:p>
        </w:tc>
        <w:tc>
          <w:tcPr>
            <w:tcW w:w="671" w:type="dxa"/>
          </w:tcPr>
          <w:p w14:paraId="17A08438" w14:textId="0A24CC81" w:rsidR="008B180D" w:rsidRDefault="008B180D" w:rsidP="00B96780">
            <w:pPr>
              <w:pStyle w:val="Kopfzeile"/>
              <w:tabs>
                <w:tab w:val="clear" w:pos="4536"/>
                <w:tab w:val="clear" w:pos="9072"/>
              </w:tabs>
            </w:pPr>
          </w:p>
        </w:tc>
        <w:tc>
          <w:tcPr>
            <w:tcW w:w="5986" w:type="dxa"/>
          </w:tcPr>
          <w:p w14:paraId="03FD1C75" w14:textId="77777777" w:rsidR="008B180D" w:rsidRDefault="008B180D" w:rsidP="00080259">
            <w:pPr>
              <w:pStyle w:val="Kopfzeile"/>
              <w:tabs>
                <w:tab w:val="clear" w:pos="4536"/>
                <w:tab w:val="clear" w:pos="9072"/>
              </w:tabs>
              <w:jc w:val="center"/>
            </w:pPr>
          </w:p>
        </w:tc>
      </w:tr>
      <w:tr w:rsidR="008B180D" w14:paraId="06B823A7" w14:textId="77777777" w:rsidTr="008B180D">
        <w:tc>
          <w:tcPr>
            <w:tcW w:w="2731" w:type="dxa"/>
            <w:gridSpan w:val="3"/>
          </w:tcPr>
          <w:p w14:paraId="55FAB27C" w14:textId="77777777" w:rsidR="008B180D" w:rsidRPr="005511B1" w:rsidRDefault="008B180D" w:rsidP="00B96780">
            <w:pPr>
              <w:pStyle w:val="Kopfzeile"/>
              <w:tabs>
                <w:tab w:val="clear" w:pos="4536"/>
                <w:tab w:val="clear" w:pos="9072"/>
              </w:tabs>
            </w:pPr>
            <w:r w:rsidRPr="005511B1">
              <w:t>vertreten durch das</w:t>
            </w:r>
          </w:p>
        </w:tc>
        <w:tc>
          <w:tcPr>
            <w:tcW w:w="671" w:type="dxa"/>
          </w:tcPr>
          <w:p w14:paraId="0D9E13B8" w14:textId="0C2DC91F" w:rsidR="008B180D" w:rsidRDefault="008B180D" w:rsidP="00B96780">
            <w:pPr>
              <w:pStyle w:val="Kopfzeile"/>
              <w:tabs>
                <w:tab w:val="clear" w:pos="4536"/>
                <w:tab w:val="clear" w:pos="9072"/>
              </w:tabs>
            </w:pPr>
          </w:p>
        </w:tc>
        <w:tc>
          <w:tcPr>
            <w:tcW w:w="5986" w:type="dxa"/>
          </w:tcPr>
          <w:p w14:paraId="04673710" w14:textId="77777777" w:rsidR="008B180D" w:rsidRDefault="008B180D" w:rsidP="008B180D">
            <w:pPr>
              <w:pStyle w:val="Kopfzeile"/>
              <w:tabs>
                <w:tab w:val="clear" w:pos="4536"/>
                <w:tab w:val="clear" w:pos="9072"/>
              </w:tabs>
            </w:pPr>
            <w:r>
              <w:t>Bundesamt für Auswärtige Angelegenheiten</w:t>
            </w:r>
          </w:p>
        </w:tc>
      </w:tr>
      <w:tr w:rsidR="008B180D" w14:paraId="19D31BC2" w14:textId="77777777" w:rsidTr="008B180D">
        <w:tc>
          <w:tcPr>
            <w:tcW w:w="2731" w:type="dxa"/>
            <w:gridSpan w:val="3"/>
          </w:tcPr>
          <w:p w14:paraId="613C720B" w14:textId="77777777" w:rsidR="008B180D" w:rsidRDefault="008B180D" w:rsidP="00B80A07">
            <w:pPr>
              <w:pStyle w:val="Kopfzeile"/>
              <w:tabs>
                <w:tab w:val="clear" w:pos="4536"/>
                <w:tab w:val="clear" w:pos="9072"/>
              </w:tabs>
            </w:pPr>
          </w:p>
        </w:tc>
        <w:tc>
          <w:tcPr>
            <w:tcW w:w="671" w:type="dxa"/>
          </w:tcPr>
          <w:p w14:paraId="66EFE88F" w14:textId="563D2015" w:rsidR="008B180D" w:rsidRDefault="008B180D" w:rsidP="00B80A07">
            <w:pPr>
              <w:pStyle w:val="Kopfzeile"/>
              <w:tabs>
                <w:tab w:val="clear" w:pos="4536"/>
                <w:tab w:val="clear" w:pos="9072"/>
              </w:tabs>
            </w:pPr>
          </w:p>
        </w:tc>
        <w:tc>
          <w:tcPr>
            <w:tcW w:w="5986" w:type="dxa"/>
          </w:tcPr>
          <w:p w14:paraId="1CB9AA9D" w14:textId="77777777" w:rsidR="008B180D" w:rsidRDefault="008B180D" w:rsidP="008B180D">
            <w:pPr>
              <w:pStyle w:val="Kopfzeile"/>
              <w:tabs>
                <w:tab w:val="clear" w:pos="4536"/>
                <w:tab w:val="clear" w:pos="9072"/>
              </w:tabs>
            </w:pPr>
            <w:r w:rsidRPr="00042CE7">
              <w:t>Postanschrift Immobilienmanagement Ausland:</w:t>
            </w:r>
          </w:p>
        </w:tc>
      </w:tr>
      <w:tr w:rsidR="008B180D" w14:paraId="7F0BFB97" w14:textId="77777777" w:rsidTr="008B180D">
        <w:tc>
          <w:tcPr>
            <w:tcW w:w="2731" w:type="dxa"/>
            <w:gridSpan w:val="3"/>
          </w:tcPr>
          <w:p w14:paraId="52DCA955" w14:textId="77777777" w:rsidR="008B180D" w:rsidRDefault="008B180D" w:rsidP="00B80A07">
            <w:pPr>
              <w:pStyle w:val="Kopfzeile"/>
              <w:tabs>
                <w:tab w:val="clear" w:pos="4536"/>
                <w:tab w:val="clear" w:pos="9072"/>
              </w:tabs>
            </w:pPr>
          </w:p>
        </w:tc>
        <w:tc>
          <w:tcPr>
            <w:tcW w:w="671" w:type="dxa"/>
          </w:tcPr>
          <w:p w14:paraId="76590322" w14:textId="09A54AE5" w:rsidR="008B180D" w:rsidRDefault="008B180D" w:rsidP="00B80A07">
            <w:pPr>
              <w:pStyle w:val="Kopfzeile"/>
              <w:tabs>
                <w:tab w:val="clear" w:pos="4536"/>
                <w:tab w:val="clear" w:pos="9072"/>
              </w:tabs>
            </w:pPr>
          </w:p>
        </w:tc>
        <w:tc>
          <w:tcPr>
            <w:tcW w:w="5986" w:type="dxa"/>
          </w:tcPr>
          <w:p w14:paraId="4FDA26B6" w14:textId="7E7253A7" w:rsidR="008B180D" w:rsidRDefault="008B180D" w:rsidP="008B180D">
            <w:r>
              <w:t>1</w:t>
            </w:r>
            <w:r w:rsidRPr="00042CE7">
              <w:t>0117 Berlin, Kurstraße 36</w:t>
            </w:r>
          </w:p>
        </w:tc>
      </w:tr>
      <w:tr w:rsidR="008B180D" w14:paraId="0D4843E1" w14:textId="77777777" w:rsidTr="008B180D">
        <w:tc>
          <w:tcPr>
            <w:tcW w:w="2731" w:type="dxa"/>
            <w:gridSpan w:val="3"/>
          </w:tcPr>
          <w:p w14:paraId="09BFCA24" w14:textId="77777777" w:rsidR="008B180D" w:rsidRDefault="008B180D" w:rsidP="00B96780">
            <w:pPr>
              <w:pStyle w:val="Kopfzeile"/>
              <w:tabs>
                <w:tab w:val="clear" w:pos="4536"/>
                <w:tab w:val="clear" w:pos="9072"/>
              </w:tabs>
            </w:pPr>
          </w:p>
        </w:tc>
        <w:tc>
          <w:tcPr>
            <w:tcW w:w="671" w:type="dxa"/>
          </w:tcPr>
          <w:p w14:paraId="1DBA8B57" w14:textId="45E8BA89" w:rsidR="008B180D" w:rsidRDefault="008B180D" w:rsidP="00B96780">
            <w:pPr>
              <w:pStyle w:val="Kopfzeile"/>
              <w:tabs>
                <w:tab w:val="clear" w:pos="4536"/>
                <w:tab w:val="clear" w:pos="9072"/>
              </w:tabs>
            </w:pPr>
          </w:p>
        </w:tc>
        <w:tc>
          <w:tcPr>
            <w:tcW w:w="5986" w:type="dxa"/>
          </w:tcPr>
          <w:p w14:paraId="18804E4B" w14:textId="77777777" w:rsidR="008B180D" w:rsidRDefault="008B180D" w:rsidP="00B96780"/>
        </w:tc>
      </w:tr>
      <w:tr w:rsidR="008B180D" w14:paraId="176CB714" w14:textId="77777777" w:rsidTr="008B180D">
        <w:tc>
          <w:tcPr>
            <w:tcW w:w="2731" w:type="dxa"/>
            <w:gridSpan w:val="3"/>
          </w:tcPr>
          <w:p w14:paraId="62321FF0" w14:textId="77777777" w:rsidR="008B180D" w:rsidRDefault="008B180D" w:rsidP="00B96780">
            <w:pPr>
              <w:pStyle w:val="Kopfzeile"/>
              <w:tabs>
                <w:tab w:val="clear" w:pos="4536"/>
                <w:tab w:val="clear" w:pos="9072"/>
              </w:tabs>
            </w:pPr>
          </w:p>
        </w:tc>
        <w:tc>
          <w:tcPr>
            <w:tcW w:w="671" w:type="dxa"/>
          </w:tcPr>
          <w:p w14:paraId="3800367F" w14:textId="6869CA34" w:rsidR="008B180D" w:rsidRDefault="008B180D" w:rsidP="00B96780">
            <w:pPr>
              <w:pStyle w:val="Kopfzeile"/>
              <w:tabs>
                <w:tab w:val="clear" w:pos="4536"/>
                <w:tab w:val="clear" w:pos="9072"/>
              </w:tabs>
            </w:pPr>
          </w:p>
        </w:tc>
        <w:tc>
          <w:tcPr>
            <w:tcW w:w="5986" w:type="dxa"/>
          </w:tcPr>
          <w:p w14:paraId="7B3766B9" w14:textId="77777777" w:rsidR="008B180D" w:rsidRDefault="008B180D" w:rsidP="00B96780">
            <w:pPr>
              <w:rPr>
                <w:i/>
                <w:iCs/>
                <w:szCs w:val="22"/>
              </w:rPr>
            </w:pPr>
          </w:p>
        </w:tc>
      </w:tr>
      <w:tr w:rsidR="008B180D" w14:paraId="5C534441" w14:textId="77777777" w:rsidTr="008B180D">
        <w:tc>
          <w:tcPr>
            <w:tcW w:w="2731" w:type="dxa"/>
            <w:gridSpan w:val="3"/>
          </w:tcPr>
          <w:p w14:paraId="40B83516" w14:textId="77777777" w:rsidR="008B180D" w:rsidRDefault="008B180D" w:rsidP="00B96780">
            <w:pPr>
              <w:pStyle w:val="Kopfzeile"/>
              <w:tabs>
                <w:tab w:val="clear" w:pos="4536"/>
                <w:tab w:val="clear" w:pos="9072"/>
              </w:tabs>
            </w:pPr>
          </w:p>
        </w:tc>
        <w:tc>
          <w:tcPr>
            <w:tcW w:w="671" w:type="dxa"/>
          </w:tcPr>
          <w:p w14:paraId="75D95705" w14:textId="4D8E0177" w:rsidR="008B180D" w:rsidRDefault="008B180D" w:rsidP="00B96780">
            <w:pPr>
              <w:pStyle w:val="Kopfzeile"/>
              <w:tabs>
                <w:tab w:val="clear" w:pos="4536"/>
                <w:tab w:val="clear" w:pos="9072"/>
              </w:tabs>
            </w:pPr>
          </w:p>
        </w:tc>
        <w:tc>
          <w:tcPr>
            <w:tcW w:w="5986" w:type="dxa"/>
          </w:tcPr>
          <w:p w14:paraId="2DEC4657" w14:textId="77777777" w:rsidR="008B180D" w:rsidRDefault="008B180D" w:rsidP="008B180D">
            <w:pPr>
              <w:pStyle w:val="Kopfzeile"/>
              <w:tabs>
                <w:tab w:val="clear" w:pos="4536"/>
                <w:tab w:val="clear" w:pos="9072"/>
              </w:tabs>
            </w:pPr>
            <w:r>
              <w:t xml:space="preserve">- nachstehend </w:t>
            </w:r>
            <w:r>
              <w:rPr>
                <w:b/>
                <w:bCs/>
              </w:rPr>
              <w:t>Auftraggeber</w:t>
            </w:r>
            <w:r>
              <w:t xml:space="preserve"> genannt -</w:t>
            </w:r>
          </w:p>
        </w:tc>
      </w:tr>
      <w:tr w:rsidR="008B180D" w14:paraId="0ECAA553" w14:textId="77777777" w:rsidTr="008B180D">
        <w:tc>
          <w:tcPr>
            <w:tcW w:w="2731" w:type="dxa"/>
            <w:gridSpan w:val="3"/>
          </w:tcPr>
          <w:p w14:paraId="016E6ADA" w14:textId="77777777" w:rsidR="008B180D" w:rsidRDefault="008B180D" w:rsidP="00B96780">
            <w:pPr>
              <w:pStyle w:val="Kopfzeile"/>
              <w:tabs>
                <w:tab w:val="clear" w:pos="4536"/>
                <w:tab w:val="clear" w:pos="9072"/>
              </w:tabs>
            </w:pPr>
          </w:p>
        </w:tc>
        <w:tc>
          <w:tcPr>
            <w:tcW w:w="671" w:type="dxa"/>
          </w:tcPr>
          <w:p w14:paraId="0405DCA1" w14:textId="00957BBF" w:rsidR="008B180D" w:rsidRDefault="008B180D" w:rsidP="00B96780">
            <w:pPr>
              <w:pStyle w:val="Kopfzeile"/>
              <w:tabs>
                <w:tab w:val="clear" w:pos="4536"/>
                <w:tab w:val="clear" w:pos="9072"/>
              </w:tabs>
            </w:pPr>
          </w:p>
        </w:tc>
        <w:tc>
          <w:tcPr>
            <w:tcW w:w="5986" w:type="dxa"/>
          </w:tcPr>
          <w:p w14:paraId="6FEDBF23" w14:textId="77777777" w:rsidR="008B180D" w:rsidRDefault="008B180D" w:rsidP="00B96780">
            <w:pPr>
              <w:pStyle w:val="Kopfzeile"/>
              <w:tabs>
                <w:tab w:val="clear" w:pos="4536"/>
                <w:tab w:val="clear" w:pos="9072"/>
              </w:tabs>
            </w:pPr>
          </w:p>
        </w:tc>
      </w:tr>
      <w:tr w:rsidR="008B180D" w14:paraId="7F486FA5" w14:textId="77777777" w:rsidTr="008B180D">
        <w:tc>
          <w:tcPr>
            <w:tcW w:w="2731" w:type="dxa"/>
            <w:gridSpan w:val="3"/>
          </w:tcPr>
          <w:p w14:paraId="0F352245" w14:textId="77777777" w:rsidR="008B180D" w:rsidRDefault="008B180D" w:rsidP="00B96780">
            <w:pPr>
              <w:pStyle w:val="Kopfzeile"/>
              <w:tabs>
                <w:tab w:val="clear" w:pos="4536"/>
                <w:tab w:val="clear" w:pos="9072"/>
              </w:tabs>
            </w:pPr>
          </w:p>
        </w:tc>
        <w:tc>
          <w:tcPr>
            <w:tcW w:w="671" w:type="dxa"/>
          </w:tcPr>
          <w:p w14:paraId="04705EA0" w14:textId="2FC8E122" w:rsidR="008B180D" w:rsidRDefault="008B180D" w:rsidP="00B96780">
            <w:pPr>
              <w:pStyle w:val="Kopfzeile"/>
              <w:tabs>
                <w:tab w:val="clear" w:pos="4536"/>
                <w:tab w:val="clear" w:pos="9072"/>
              </w:tabs>
            </w:pPr>
          </w:p>
        </w:tc>
        <w:tc>
          <w:tcPr>
            <w:tcW w:w="5986" w:type="dxa"/>
          </w:tcPr>
          <w:p w14:paraId="65EAE462" w14:textId="77777777" w:rsidR="008B180D" w:rsidRDefault="008B180D" w:rsidP="008B180D">
            <w:pPr>
              <w:pStyle w:val="Kopfzeile"/>
              <w:tabs>
                <w:tab w:val="clear" w:pos="4536"/>
                <w:tab w:val="clear" w:pos="9072"/>
              </w:tabs>
              <w:ind w:left="-3159"/>
            </w:pPr>
          </w:p>
        </w:tc>
      </w:tr>
      <w:tr w:rsidR="008B180D" w14:paraId="5F93E782" w14:textId="77777777" w:rsidTr="008B180D">
        <w:tc>
          <w:tcPr>
            <w:tcW w:w="2731" w:type="dxa"/>
            <w:gridSpan w:val="3"/>
          </w:tcPr>
          <w:p w14:paraId="18F00A4D" w14:textId="77777777" w:rsidR="008B180D" w:rsidRDefault="008B180D" w:rsidP="00B96780">
            <w:pPr>
              <w:pStyle w:val="Kopfzeile"/>
              <w:tabs>
                <w:tab w:val="clear" w:pos="4536"/>
                <w:tab w:val="clear" w:pos="9072"/>
              </w:tabs>
            </w:pPr>
            <w:r>
              <w:t>und dem / den</w:t>
            </w:r>
          </w:p>
        </w:tc>
        <w:tc>
          <w:tcPr>
            <w:tcW w:w="671" w:type="dxa"/>
          </w:tcPr>
          <w:p w14:paraId="4BC7DB1A" w14:textId="4C9E326E" w:rsidR="008B180D" w:rsidRDefault="008B180D" w:rsidP="00B96780">
            <w:pPr>
              <w:pStyle w:val="Kopfzeile"/>
              <w:tabs>
                <w:tab w:val="clear" w:pos="4536"/>
                <w:tab w:val="clear" w:pos="9072"/>
              </w:tabs>
            </w:pPr>
          </w:p>
        </w:tc>
        <w:tc>
          <w:tcPr>
            <w:tcW w:w="5986" w:type="dxa"/>
          </w:tcPr>
          <w:p w14:paraId="6E8B5856" w14:textId="70058F8F" w:rsidR="008B180D" w:rsidRDefault="008B180D" w:rsidP="00B96780">
            <w:r>
              <w:fldChar w:fldCharType="begin">
                <w:ffData>
                  <w:name w:val="Text13"/>
                  <w:enabled/>
                  <w:calcOnExit w:val="0"/>
                  <w:textInput>
                    <w:default w:val="Name der Firma"/>
                  </w:textInput>
                </w:ffData>
              </w:fldChar>
            </w:r>
            <w:bookmarkStart w:id="0" w:name="Text13"/>
            <w:r>
              <w:instrText xml:space="preserve"> FORMTEXT </w:instrText>
            </w:r>
            <w:r>
              <w:fldChar w:fldCharType="separate"/>
            </w:r>
            <w:r>
              <w:rPr>
                <w:noProof/>
              </w:rPr>
              <w:t>Name der Firma</w:t>
            </w:r>
            <w:r>
              <w:fldChar w:fldCharType="end"/>
            </w:r>
            <w:bookmarkEnd w:id="0"/>
          </w:p>
          <w:p w14:paraId="418B912E" w14:textId="69D9BC33" w:rsidR="008B180D" w:rsidRDefault="008B180D" w:rsidP="00B96780">
            <w:r>
              <w:fldChar w:fldCharType="begin">
                <w:ffData>
                  <w:name w:val=""/>
                  <w:enabled/>
                  <w:calcOnExit w:val="0"/>
                  <w:textInput>
                    <w:default w:val="Straße / Hausnummer"/>
                  </w:textInput>
                </w:ffData>
              </w:fldChar>
            </w:r>
            <w:r>
              <w:instrText xml:space="preserve"> FORMTEXT </w:instrText>
            </w:r>
            <w:r>
              <w:fldChar w:fldCharType="separate"/>
            </w:r>
            <w:r>
              <w:rPr>
                <w:noProof/>
              </w:rPr>
              <w:t>Straße / Hausnummer</w:t>
            </w:r>
            <w:r>
              <w:fldChar w:fldCharType="end"/>
            </w:r>
          </w:p>
          <w:p w14:paraId="4D2D57F3" w14:textId="7C21518E" w:rsidR="008B180D" w:rsidRDefault="008B180D" w:rsidP="00B96780">
            <w:r>
              <w:fldChar w:fldCharType="begin">
                <w:ffData>
                  <w:name w:val=""/>
                  <w:enabled/>
                  <w:calcOnExit w:val="0"/>
                  <w:textInput>
                    <w:default w:val="PLZ / Ort"/>
                  </w:textInput>
                </w:ffData>
              </w:fldChar>
            </w:r>
            <w:r>
              <w:instrText xml:space="preserve"> FORMTEXT </w:instrText>
            </w:r>
            <w:r>
              <w:fldChar w:fldCharType="separate"/>
            </w:r>
            <w:r>
              <w:rPr>
                <w:noProof/>
              </w:rPr>
              <w:t>PLZ / Ort</w:t>
            </w:r>
            <w:r>
              <w:fldChar w:fldCharType="end"/>
            </w:r>
          </w:p>
        </w:tc>
      </w:tr>
      <w:tr w:rsidR="008B180D" w14:paraId="4FF0C184" w14:textId="77777777" w:rsidTr="008B180D">
        <w:trPr>
          <w:trHeight w:val="415"/>
        </w:trPr>
        <w:tc>
          <w:tcPr>
            <w:tcW w:w="2731" w:type="dxa"/>
            <w:gridSpan w:val="3"/>
          </w:tcPr>
          <w:p w14:paraId="48254516" w14:textId="77777777" w:rsidR="008B180D" w:rsidRDefault="008B180D" w:rsidP="00B96780">
            <w:pPr>
              <w:pStyle w:val="Kopfzeile"/>
              <w:tabs>
                <w:tab w:val="clear" w:pos="4536"/>
                <w:tab w:val="clear" w:pos="9072"/>
              </w:tabs>
            </w:pPr>
          </w:p>
        </w:tc>
        <w:tc>
          <w:tcPr>
            <w:tcW w:w="671" w:type="dxa"/>
          </w:tcPr>
          <w:p w14:paraId="58D8352E" w14:textId="11B8BFD4" w:rsidR="008B180D" w:rsidRDefault="008B180D" w:rsidP="00B96780">
            <w:pPr>
              <w:pStyle w:val="Kopfzeile"/>
              <w:tabs>
                <w:tab w:val="clear" w:pos="4536"/>
                <w:tab w:val="clear" w:pos="9072"/>
              </w:tabs>
            </w:pPr>
          </w:p>
        </w:tc>
        <w:tc>
          <w:tcPr>
            <w:tcW w:w="5986" w:type="dxa"/>
          </w:tcPr>
          <w:p w14:paraId="797D1DE5" w14:textId="77777777" w:rsidR="008B180D" w:rsidRDefault="008B180D" w:rsidP="00B96780"/>
        </w:tc>
      </w:tr>
      <w:tr w:rsidR="008B180D" w14:paraId="2DAA3FDA" w14:textId="77777777" w:rsidTr="008B180D">
        <w:tc>
          <w:tcPr>
            <w:tcW w:w="2731" w:type="dxa"/>
            <w:gridSpan w:val="3"/>
          </w:tcPr>
          <w:p w14:paraId="623CD15F" w14:textId="77777777" w:rsidR="008B180D" w:rsidRDefault="008B180D" w:rsidP="00B96780">
            <w:pPr>
              <w:pStyle w:val="Kopfzeile"/>
              <w:tabs>
                <w:tab w:val="clear" w:pos="4536"/>
                <w:tab w:val="clear" w:pos="9072"/>
              </w:tabs>
            </w:pPr>
          </w:p>
        </w:tc>
        <w:tc>
          <w:tcPr>
            <w:tcW w:w="671" w:type="dxa"/>
          </w:tcPr>
          <w:p w14:paraId="52392358" w14:textId="63BB075C" w:rsidR="008B180D" w:rsidRDefault="008B180D" w:rsidP="00B96780">
            <w:pPr>
              <w:pStyle w:val="Kopfzeile"/>
              <w:tabs>
                <w:tab w:val="clear" w:pos="4536"/>
                <w:tab w:val="clear" w:pos="9072"/>
              </w:tabs>
            </w:pPr>
          </w:p>
        </w:tc>
        <w:tc>
          <w:tcPr>
            <w:tcW w:w="5986" w:type="dxa"/>
          </w:tcPr>
          <w:p w14:paraId="750DCE24" w14:textId="54F7C9A8" w:rsidR="008B180D" w:rsidRDefault="008B180D" w:rsidP="008B180D">
            <w:r>
              <w:t>Unternehmen</w:t>
            </w:r>
          </w:p>
        </w:tc>
      </w:tr>
      <w:tr w:rsidR="008B180D" w14:paraId="4781BDBB" w14:textId="77777777" w:rsidTr="008B180D">
        <w:tc>
          <w:tcPr>
            <w:tcW w:w="2731" w:type="dxa"/>
            <w:gridSpan w:val="3"/>
          </w:tcPr>
          <w:p w14:paraId="776062F0" w14:textId="77777777" w:rsidR="008B180D" w:rsidRDefault="008B180D" w:rsidP="00B96780">
            <w:pPr>
              <w:pStyle w:val="Kopfzeile"/>
              <w:tabs>
                <w:tab w:val="clear" w:pos="4536"/>
                <w:tab w:val="clear" w:pos="9072"/>
              </w:tabs>
            </w:pPr>
          </w:p>
        </w:tc>
        <w:tc>
          <w:tcPr>
            <w:tcW w:w="671" w:type="dxa"/>
          </w:tcPr>
          <w:p w14:paraId="47C07BBC" w14:textId="03610D5C" w:rsidR="008B180D" w:rsidRDefault="008B180D" w:rsidP="00B96780">
            <w:pPr>
              <w:pStyle w:val="Kopfzeile"/>
              <w:tabs>
                <w:tab w:val="clear" w:pos="4536"/>
                <w:tab w:val="clear" w:pos="9072"/>
              </w:tabs>
            </w:pPr>
          </w:p>
        </w:tc>
        <w:tc>
          <w:tcPr>
            <w:tcW w:w="5986" w:type="dxa"/>
          </w:tcPr>
          <w:p w14:paraId="3E57C087" w14:textId="77777777" w:rsidR="008B180D" w:rsidRDefault="008B180D" w:rsidP="00B96780"/>
        </w:tc>
      </w:tr>
      <w:tr w:rsidR="008B180D" w14:paraId="7B161442" w14:textId="77777777" w:rsidTr="008B180D">
        <w:tc>
          <w:tcPr>
            <w:tcW w:w="2731" w:type="dxa"/>
            <w:gridSpan w:val="3"/>
          </w:tcPr>
          <w:p w14:paraId="57587BBC" w14:textId="77777777" w:rsidR="008B180D" w:rsidRDefault="008B180D" w:rsidP="00B96780">
            <w:pPr>
              <w:pStyle w:val="Kopfzeile"/>
              <w:tabs>
                <w:tab w:val="clear" w:pos="4536"/>
                <w:tab w:val="clear" w:pos="9072"/>
              </w:tabs>
            </w:pPr>
          </w:p>
        </w:tc>
        <w:tc>
          <w:tcPr>
            <w:tcW w:w="671" w:type="dxa"/>
          </w:tcPr>
          <w:p w14:paraId="788FBC1A" w14:textId="63B4C235" w:rsidR="008B180D" w:rsidRDefault="008B180D" w:rsidP="00B96780">
            <w:pPr>
              <w:pStyle w:val="Kopfzeile"/>
              <w:tabs>
                <w:tab w:val="clear" w:pos="4536"/>
                <w:tab w:val="clear" w:pos="9072"/>
              </w:tabs>
            </w:pPr>
          </w:p>
        </w:tc>
        <w:tc>
          <w:tcPr>
            <w:tcW w:w="5986" w:type="dxa"/>
          </w:tcPr>
          <w:p w14:paraId="3D30255C" w14:textId="77777777" w:rsidR="008B180D" w:rsidRDefault="008B180D" w:rsidP="00B96780">
            <w:pPr>
              <w:pStyle w:val="Kopfzeile"/>
              <w:tabs>
                <w:tab w:val="clear" w:pos="4536"/>
                <w:tab w:val="clear" w:pos="9072"/>
              </w:tabs>
            </w:pPr>
          </w:p>
        </w:tc>
      </w:tr>
      <w:tr w:rsidR="008B180D" w14:paraId="4DEEA22E" w14:textId="77777777" w:rsidTr="008B180D">
        <w:tc>
          <w:tcPr>
            <w:tcW w:w="2731" w:type="dxa"/>
            <w:gridSpan w:val="3"/>
          </w:tcPr>
          <w:p w14:paraId="19142004" w14:textId="77777777" w:rsidR="008B180D" w:rsidRPr="00CA0ABA" w:rsidRDefault="008B180D" w:rsidP="00B96780">
            <w:pPr>
              <w:pStyle w:val="Kopfzeile"/>
              <w:tabs>
                <w:tab w:val="clear" w:pos="4536"/>
                <w:tab w:val="clear" w:pos="9072"/>
              </w:tabs>
            </w:pPr>
            <w:r w:rsidRPr="00CA0ABA">
              <w:t>vertreten durch</w:t>
            </w:r>
          </w:p>
        </w:tc>
        <w:tc>
          <w:tcPr>
            <w:tcW w:w="671" w:type="dxa"/>
          </w:tcPr>
          <w:p w14:paraId="341CECA1" w14:textId="03C965AB" w:rsidR="008B180D" w:rsidRDefault="008B180D" w:rsidP="00B96780">
            <w:pPr>
              <w:pStyle w:val="Kopfzeile"/>
              <w:tabs>
                <w:tab w:val="clear" w:pos="4536"/>
                <w:tab w:val="clear" w:pos="9072"/>
              </w:tabs>
            </w:pPr>
          </w:p>
        </w:tc>
        <w:tc>
          <w:tcPr>
            <w:tcW w:w="5986" w:type="dxa"/>
          </w:tcPr>
          <w:p w14:paraId="7A64DE77" w14:textId="5070E063" w:rsidR="008B180D" w:rsidRDefault="008B180D" w:rsidP="008B180D">
            <w:r>
              <w:fldChar w:fldCharType="begin">
                <w:ffData>
                  <w:name w:val=""/>
                  <w:enabled/>
                  <w:calcOnExit w:val="0"/>
                  <w:textInput>
                    <w:default w:val="Name der/des Ansprechpartner*in/s "/>
                  </w:textInput>
                </w:ffData>
              </w:fldChar>
            </w:r>
            <w:r>
              <w:instrText xml:space="preserve"> FORMTEXT </w:instrText>
            </w:r>
            <w:r>
              <w:fldChar w:fldCharType="separate"/>
            </w:r>
            <w:r>
              <w:rPr>
                <w:noProof/>
              </w:rPr>
              <w:t xml:space="preserve">Name der/des Ansprechpartner*in/s </w:t>
            </w:r>
            <w:r>
              <w:fldChar w:fldCharType="end"/>
            </w:r>
          </w:p>
          <w:p w14:paraId="54AEB8A6" w14:textId="77777777" w:rsidR="008B180D" w:rsidRDefault="008B180D" w:rsidP="00B96780">
            <w:pPr>
              <w:pStyle w:val="Kopfzeile"/>
              <w:tabs>
                <w:tab w:val="clear" w:pos="4536"/>
                <w:tab w:val="clear" w:pos="9072"/>
              </w:tabs>
            </w:pPr>
          </w:p>
        </w:tc>
      </w:tr>
      <w:tr w:rsidR="008B180D" w14:paraId="0109F4F6" w14:textId="77777777" w:rsidTr="008B180D">
        <w:tc>
          <w:tcPr>
            <w:tcW w:w="2731" w:type="dxa"/>
            <w:gridSpan w:val="3"/>
          </w:tcPr>
          <w:p w14:paraId="130743ED" w14:textId="77777777" w:rsidR="008B180D" w:rsidRDefault="008B180D" w:rsidP="00B96780">
            <w:pPr>
              <w:pStyle w:val="Kopfzeile"/>
              <w:tabs>
                <w:tab w:val="clear" w:pos="4536"/>
                <w:tab w:val="clear" w:pos="9072"/>
              </w:tabs>
            </w:pPr>
          </w:p>
        </w:tc>
        <w:tc>
          <w:tcPr>
            <w:tcW w:w="671" w:type="dxa"/>
          </w:tcPr>
          <w:p w14:paraId="18C59C83" w14:textId="556B8143" w:rsidR="008B180D" w:rsidRDefault="008B180D" w:rsidP="00B96780">
            <w:pPr>
              <w:pStyle w:val="Kopfzeile"/>
              <w:tabs>
                <w:tab w:val="clear" w:pos="4536"/>
                <w:tab w:val="clear" w:pos="9072"/>
              </w:tabs>
            </w:pPr>
          </w:p>
        </w:tc>
        <w:tc>
          <w:tcPr>
            <w:tcW w:w="5986" w:type="dxa"/>
          </w:tcPr>
          <w:p w14:paraId="70121704" w14:textId="77777777" w:rsidR="008B180D" w:rsidRDefault="008B180D" w:rsidP="00B96780">
            <w:pPr>
              <w:pStyle w:val="Kopfzeile"/>
              <w:tabs>
                <w:tab w:val="clear" w:pos="4536"/>
                <w:tab w:val="clear" w:pos="9072"/>
              </w:tabs>
            </w:pPr>
          </w:p>
        </w:tc>
      </w:tr>
      <w:tr w:rsidR="008B180D" w14:paraId="436EFD9E" w14:textId="77777777" w:rsidTr="008B180D">
        <w:tc>
          <w:tcPr>
            <w:tcW w:w="2731" w:type="dxa"/>
            <w:gridSpan w:val="3"/>
          </w:tcPr>
          <w:p w14:paraId="76072242" w14:textId="77777777" w:rsidR="008B180D" w:rsidRDefault="008B180D" w:rsidP="00B96780">
            <w:pPr>
              <w:pStyle w:val="Kopfzeile"/>
              <w:tabs>
                <w:tab w:val="clear" w:pos="4536"/>
                <w:tab w:val="clear" w:pos="9072"/>
              </w:tabs>
            </w:pPr>
          </w:p>
        </w:tc>
        <w:tc>
          <w:tcPr>
            <w:tcW w:w="671" w:type="dxa"/>
          </w:tcPr>
          <w:p w14:paraId="0ABA3438" w14:textId="09827520" w:rsidR="008B180D" w:rsidRDefault="008B180D" w:rsidP="00B96780">
            <w:pPr>
              <w:pStyle w:val="Kopfzeile"/>
              <w:tabs>
                <w:tab w:val="clear" w:pos="4536"/>
                <w:tab w:val="clear" w:pos="9072"/>
              </w:tabs>
            </w:pPr>
          </w:p>
        </w:tc>
        <w:tc>
          <w:tcPr>
            <w:tcW w:w="5986" w:type="dxa"/>
          </w:tcPr>
          <w:p w14:paraId="2471F920" w14:textId="77777777" w:rsidR="008B180D" w:rsidRDefault="008B180D" w:rsidP="008B180D">
            <w:pPr>
              <w:pStyle w:val="Kopfzeile"/>
              <w:tabs>
                <w:tab w:val="clear" w:pos="4536"/>
                <w:tab w:val="clear" w:pos="9072"/>
              </w:tabs>
            </w:pPr>
            <w:r>
              <w:t xml:space="preserve">- nachstehend </w:t>
            </w:r>
            <w:r>
              <w:rPr>
                <w:b/>
                <w:bCs/>
              </w:rPr>
              <w:t>Auftragnehmer (AN)</w:t>
            </w:r>
            <w:r>
              <w:t xml:space="preserve"> genannt -</w:t>
            </w:r>
          </w:p>
        </w:tc>
      </w:tr>
      <w:tr w:rsidR="008B180D" w14:paraId="087DEF68" w14:textId="1B3A40F3" w:rsidTr="008B180D">
        <w:trPr>
          <w:gridAfter w:val="3"/>
          <w:wAfter w:w="8046" w:type="dxa"/>
        </w:trPr>
        <w:tc>
          <w:tcPr>
            <w:tcW w:w="671" w:type="dxa"/>
          </w:tcPr>
          <w:p w14:paraId="6E371624" w14:textId="77777777" w:rsidR="008B180D" w:rsidRDefault="008B180D" w:rsidP="00B96780">
            <w:pPr>
              <w:jc w:val="both"/>
            </w:pPr>
          </w:p>
        </w:tc>
        <w:tc>
          <w:tcPr>
            <w:tcW w:w="671" w:type="dxa"/>
          </w:tcPr>
          <w:p w14:paraId="24DA63C0" w14:textId="77777777" w:rsidR="008B180D" w:rsidRDefault="008B180D" w:rsidP="00B96780">
            <w:pPr>
              <w:jc w:val="both"/>
            </w:pPr>
          </w:p>
        </w:tc>
      </w:tr>
      <w:tr w:rsidR="008B180D" w14:paraId="1C2AE5CA" w14:textId="69317C70" w:rsidTr="008B180D">
        <w:trPr>
          <w:gridAfter w:val="3"/>
          <w:wAfter w:w="8046" w:type="dxa"/>
        </w:trPr>
        <w:tc>
          <w:tcPr>
            <w:tcW w:w="671" w:type="dxa"/>
          </w:tcPr>
          <w:p w14:paraId="48348A7F" w14:textId="77777777" w:rsidR="008B180D" w:rsidRDefault="008B180D" w:rsidP="00B96780">
            <w:pPr>
              <w:pStyle w:val="Kopfzeile"/>
              <w:tabs>
                <w:tab w:val="clear" w:pos="4536"/>
                <w:tab w:val="clear" w:pos="9072"/>
              </w:tabs>
            </w:pPr>
          </w:p>
        </w:tc>
        <w:tc>
          <w:tcPr>
            <w:tcW w:w="671" w:type="dxa"/>
          </w:tcPr>
          <w:p w14:paraId="2A7FBDAA" w14:textId="77777777" w:rsidR="008B180D" w:rsidRDefault="008B180D" w:rsidP="00B96780">
            <w:pPr>
              <w:pStyle w:val="Kopfzeile"/>
              <w:tabs>
                <w:tab w:val="clear" w:pos="4536"/>
                <w:tab w:val="clear" w:pos="9072"/>
              </w:tabs>
            </w:pPr>
          </w:p>
        </w:tc>
      </w:tr>
      <w:tr w:rsidR="008B180D" w14:paraId="00CB5268" w14:textId="019BE898" w:rsidTr="008B180D">
        <w:trPr>
          <w:gridAfter w:val="3"/>
          <w:wAfter w:w="8046" w:type="dxa"/>
        </w:trPr>
        <w:tc>
          <w:tcPr>
            <w:tcW w:w="671" w:type="dxa"/>
          </w:tcPr>
          <w:p w14:paraId="204716E7" w14:textId="77777777" w:rsidR="008B180D" w:rsidRDefault="008B180D" w:rsidP="00B96780">
            <w:pPr>
              <w:pStyle w:val="Kopfzeile"/>
              <w:tabs>
                <w:tab w:val="clear" w:pos="4536"/>
                <w:tab w:val="clear" w:pos="9072"/>
              </w:tabs>
            </w:pPr>
          </w:p>
        </w:tc>
        <w:tc>
          <w:tcPr>
            <w:tcW w:w="671" w:type="dxa"/>
          </w:tcPr>
          <w:p w14:paraId="5536CDC8" w14:textId="77777777" w:rsidR="008B180D" w:rsidRDefault="008B180D" w:rsidP="00B96780">
            <w:pPr>
              <w:pStyle w:val="Kopfzeile"/>
              <w:tabs>
                <w:tab w:val="clear" w:pos="4536"/>
                <w:tab w:val="clear" w:pos="9072"/>
              </w:tabs>
            </w:pPr>
          </w:p>
        </w:tc>
      </w:tr>
    </w:tbl>
    <w:p w14:paraId="132502C7" w14:textId="77777777" w:rsidR="006147EB" w:rsidRDefault="006147EB" w:rsidP="006147EB">
      <w:pPr>
        <w:jc w:val="right"/>
        <w:rPr>
          <w:rFonts w:ascii="Univers" w:hAnsi="Univers"/>
        </w:rPr>
      </w:pPr>
      <w:r>
        <w:br w:type="page"/>
      </w:r>
    </w:p>
    <w:p w14:paraId="0DE8391B" w14:textId="77777777" w:rsidR="00080259" w:rsidRPr="00FB6331" w:rsidRDefault="00080259" w:rsidP="00FB6331">
      <w:pPr>
        <w:pStyle w:val="Inhaltsverzeichnisberschrift"/>
        <w:rPr>
          <w:rFonts w:ascii="Arial" w:hAnsi="Arial" w:cs="Arial"/>
          <w:b/>
          <w:bCs/>
          <w:color w:val="000000"/>
          <w:sz w:val="22"/>
          <w:szCs w:val="22"/>
          <w:u w:val="single"/>
        </w:rPr>
      </w:pPr>
    </w:p>
    <w:p w14:paraId="20E37141" w14:textId="77777777" w:rsidR="00104A73" w:rsidRDefault="00104A73" w:rsidP="00080259">
      <w:pPr>
        <w:spacing w:line="360" w:lineRule="auto"/>
        <w:rPr>
          <w:b/>
          <w:bCs/>
        </w:rPr>
      </w:pPr>
    </w:p>
    <w:p w14:paraId="507C7B6E" w14:textId="77777777" w:rsidR="00104A73" w:rsidRDefault="00104A73" w:rsidP="00080259">
      <w:pPr>
        <w:spacing w:line="360" w:lineRule="auto"/>
        <w:rPr>
          <w:b/>
          <w:bCs/>
        </w:rPr>
      </w:pPr>
    </w:p>
    <w:p w14:paraId="5297FE9E" w14:textId="77777777" w:rsidR="00104A73" w:rsidRDefault="00104A73" w:rsidP="00080259">
      <w:pPr>
        <w:spacing w:line="360" w:lineRule="auto"/>
        <w:rPr>
          <w:b/>
          <w:bCs/>
        </w:rPr>
      </w:pPr>
    </w:p>
    <w:p w14:paraId="2C0FD8DA" w14:textId="77777777" w:rsidR="00DB25F0" w:rsidRDefault="00DB25F0">
      <w:pPr>
        <w:pStyle w:val="Inhaltsverzeichnisberschrift"/>
      </w:pPr>
      <w:r>
        <w:t>Inhalt</w:t>
      </w:r>
    </w:p>
    <w:p w14:paraId="0EBEEF7F" w14:textId="23438CB0" w:rsidR="008B180D" w:rsidRDefault="00DB25F0">
      <w:pPr>
        <w:pStyle w:val="Verzeichnis1"/>
        <w:tabs>
          <w:tab w:val="left" w:pos="660"/>
          <w:tab w:val="right" w:leader="dot" w:pos="9060"/>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212027895" w:history="1">
        <w:r w:rsidR="008B180D" w:rsidRPr="00F041C5">
          <w:rPr>
            <w:rStyle w:val="Hyperlink"/>
            <w:rFonts w:cs="Arial"/>
            <w:noProof/>
          </w:rPr>
          <w:t xml:space="preserve">§ 1 </w:t>
        </w:r>
        <w:r w:rsidR="008B180D">
          <w:rPr>
            <w:rFonts w:asciiTheme="minorHAnsi" w:eastAsiaTheme="minorEastAsia" w:hAnsiTheme="minorHAnsi" w:cstheme="minorBidi"/>
            <w:noProof/>
            <w:szCs w:val="22"/>
          </w:rPr>
          <w:tab/>
        </w:r>
        <w:r w:rsidR="008B180D" w:rsidRPr="00F041C5">
          <w:rPr>
            <w:rStyle w:val="Hyperlink"/>
            <w:rFonts w:cs="Arial"/>
            <w:noProof/>
          </w:rPr>
          <w:t>Gegenstand des Vertrages</w:t>
        </w:r>
        <w:r w:rsidR="008B180D">
          <w:rPr>
            <w:noProof/>
            <w:webHidden/>
          </w:rPr>
          <w:tab/>
        </w:r>
        <w:r w:rsidR="008B180D">
          <w:rPr>
            <w:noProof/>
            <w:webHidden/>
          </w:rPr>
          <w:fldChar w:fldCharType="begin"/>
        </w:r>
        <w:r w:rsidR="008B180D">
          <w:rPr>
            <w:noProof/>
            <w:webHidden/>
          </w:rPr>
          <w:instrText xml:space="preserve"> PAGEREF _Toc212027895 \h </w:instrText>
        </w:r>
        <w:r w:rsidR="008B180D">
          <w:rPr>
            <w:noProof/>
            <w:webHidden/>
          </w:rPr>
        </w:r>
        <w:r w:rsidR="008B180D">
          <w:rPr>
            <w:noProof/>
            <w:webHidden/>
          </w:rPr>
          <w:fldChar w:fldCharType="separate"/>
        </w:r>
        <w:r w:rsidR="008B180D">
          <w:rPr>
            <w:noProof/>
            <w:webHidden/>
          </w:rPr>
          <w:t>3</w:t>
        </w:r>
        <w:r w:rsidR="008B180D">
          <w:rPr>
            <w:noProof/>
            <w:webHidden/>
          </w:rPr>
          <w:fldChar w:fldCharType="end"/>
        </w:r>
      </w:hyperlink>
    </w:p>
    <w:p w14:paraId="4DF68399" w14:textId="704C3A52" w:rsidR="008B180D" w:rsidRDefault="007D19D7">
      <w:pPr>
        <w:pStyle w:val="Verzeichnis1"/>
        <w:tabs>
          <w:tab w:val="left" w:pos="660"/>
          <w:tab w:val="right" w:leader="dot" w:pos="9060"/>
        </w:tabs>
        <w:rPr>
          <w:rFonts w:asciiTheme="minorHAnsi" w:eastAsiaTheme="minorEastAsia" w:hAnsiTheme="minorHAnsi" w:cstheme="minorBidi"/>
          <w:noProof/>
          <w:szCs w:val="22"/>
        </w:rPr>
      </w:pPr>
      <w:hyperlink w:anchor="_Toc212027896" w:history="1">
        <w:r w:rsidR="008B180D" w:rsidRPr="00F041C5">
          <w:rPr>
            <w:rStyle w:val="Hyperlink"/>
            <w:rFonts w:cs="Arial"/>
            <w:noProof/>
          </w:rPr>
          <w:t>§ 2</w:t>
        </w:r>
        <w:r w:rsidR="008B180D">
          <w:rPr>
            <w:rFonts w:asciiTheme="minorHAnsi" w:eastAsiaTheme="minorEastAsia" w:hAnsiTheme="minorHAnsi" w:cstheme="minorBidi"/>
            <w:noProof/>
            <w:szCs w:val="22"/>
          </w:rPr>
          <w:tab/>
        </w:r>
        <w:r w:rsidR="008B180D" w:rsidRPr="00F041C5">
          <w:rPr>
            <w:rStyle w:val="Hyperlink"/>
            <w:rFonts w:cs="Arial"/>
            <w:noProof/>
          </w:rPr>
          <w:t>Grundlagen des Vertrages</w:t>
        </w:r>
        <w:r w:rsidR="008B180D">
          <w:rPr>
            <w:noProof/>
            <w:webHidden/>
          </w:rPr>
          <w:tab/>
        </w:r>
        <w:r w:rsidR="008B180D">
          <w:rPr>
            <w:noProof/>
            <w:webHidden/>
          </w:rPr>
          <w:fldChar w:fldCharType="begin"/>
        </w:r>
        <w:r w:rsidR="008B180D">
          <w:rPr>
            <w:noProof/>
            <w:webHidden/>
          </w:rPr>
          <w:instrText xml:space="preserve"> PAGEREF _Toc212027896 \h </w:instrText>
        </w:r>
        <w:r w:rsidR="008B180D">
          <w:rPr>
            <w:noProof/>
            <w:webHidden/>
          </w:rPr>
        </w:r>
        <w:r w:rsidR="008B180D">
          <w:rPr>
            <w:noProof/>
            <w:webHidden/>
          </w:rPr>
          <w:fldChar w:fldCharType="separate"/>
        </w:r>
        <w:r w:rsidR="008B180D">
          <w:rPr>
            <w:noProof/>
            <w:webHidden/>
          </w:rPr>
          <w:t>3</w:t>
        </w:r>
        <w:r w:rsidR="008B180D">
          <w:rPr>
            <w:noProof/>
            <w:webHidden/>
          </w:rPr>
          <w:fldChar w:fldCharType="end"/>
        </w:r>
      </w:hyperlink>
    </w:p>
    <w:p w14:paraId="052361B9" w14:textId="5F1D4673" w:rsidR="008B180D" w:rsidRDefault="007D19D7">
      <w:pPr>
        <w:pStyle w:val="Verzeichnis1"/>
        <w:tabs>
          <w:tab w:val="left" w:pos="660"/>
          <w:tab w:val="right" w:leader="dot" w:pos="9060"/>
        </w:tabs>
        <w:rPr>
          <w:rFonts w:asciiTheme="minorHAnsi" w:eastAsiaTheme="minorEastAsia" w:hAnsiTheme="minorHAnsi" w:cstheme="minorBidi"/>
          <w:noProof/>
          <w:szCs w:val="22"/>
        </w:rPr>
      </w:pPr>
      <w:hyperlink w:anchor="_Toc212027897" w:history="1">
        <w:r w:rsidR="008B180D" w:rsidRPr="00F041C5">
          <w:rPr>
            <w:rStyle w:val="Hyperlink"/>
            <w:rFonts w:cs="Arial"/>
            <w:noProof/>
          </w:rPr>
          <w:t>§ 3</w:t>
        </w:r>
        <w:r w:rsidR="008B180D">
          <w:rPr>
            <w:rFonts w:asciiTheme="minorHAnsi" w:eastAsiaTheme="minorEastAsia" w:hAnsiTheme="minorHAnsi" w:cstheme="minorBidi"/>
            <w:noProof/>
            <w:szCs w:val="22"/>
          </w:rPr>
          <w:tab/>
        </w:r>
        <w:r w:rsidR="008B180D" w:rsidRPr="00F041C5">
          <w:rPr>
            <w:rStyle w:val="Hyperlink"/>
            <w:rFonts w:cs="Arial"/>
            <w:noProof/>
          </w:rPr>
          <w:t>Leistungen des Auftragnehmers</w:t>
        </w:r>
        <w:r w:rsidR="008B180D">
          <w:rPr>
            <w:noProof/>
            <w:webHidden/>
          </w:rPr>
          <w:tab/>
        </w:r>
        <w:r w:rsidR="008B180D">
          <w:rPr>
            <w:noProof/>
            <w:webHidden/>
          </w:rPr>
          <w:fldChar w:fldCharType="begin"/>
        </w:r>
        <w:r w:rsidR="008B180D">
          <w:rPr>
            <w:noProof/>
            <w:webHidden/>
          </w:rPr>
          <w:instrText xml:space="preserve"> PAGEREF _Toc212027897 \h </w:instrText>
        </w:r>
        <w:r w:rsidR="008B180D">
          <w:rPr>
            <w:noProof/>
            <w:webHidden/>
          </w:rPr>
        </w:r>
        <w:r w:rsidR="008B180D">
          <w:rPr>
            <w:noProof/>
            <w:webHidden/>
          </w:rPr>
          <w:fldChar w:fldCharType="separate"/>
        </w:r>
        <w:r w:rsidR="008B180D">
          <w:rPr>
            <w:noProof/>
            <w:webHidden/>
          </w:rPr>
          <w:t>3</w:t>
        </w:r>
        <w:r w:rsidR="008B180D">
          <w:rPr>
            <w:noProof/>
            <w:webHidden/>
          </w:rPr>
          <w:fldChar w:fldCharType="end"/>
        </w:r>
      </w:hyperlink>
    </w:p>
    <w:p w14:paraId="3968A137" w14:textId="6C4B9858" w:rsidR="008B180D" w:rsidRDefault="007D19D7">
      <w:pPr>
        <w:pStyle w:val="Verzeichnis1"/>
        <w:tabs>
          <w:tab w:val="left" w:pos="660"/>
          <w:tab w:val="right" w:leader="dot" w:pos="9060"/>
        </w:tabs>
        <w:rPr>
          <w:rFonts w:asciiTheme="minorHAnsi" w:eastAsiaTheme="minorEastAsia" w:hAnsiTheme="minorHAnsi" w:cstheme="minorBidi"/>
          <w:noProof/>
          <w:szCs w:val="22"/>
        </w:rPr>
      </w:pPr>
      <w:hyperlink w:anchor="_Toc212027898" w:history="1">
        <w:r w:rsidR="008B180D" w:rsidRPr="00F041C5">
          <w:rPr>
            <w:rStyle w:val="Hyperlink"/>
            <w:rFonts w:cs="Arial"/>
            <w:noProof/>
          </w:rPr>
          <w:t xml:space="preserve">§ 4 </w:t>
        </w:r>
        <w:r w:rsidR="008B180D">
          <w:rPr>
            <w:rFonts w:asciiTheme="minorHAnsi" w:eastAsiaTheme="minorEastAsia" w:hAnsiTheme="minorHAnsi" w:cstheme="minorBidi"/>
            <w:noProof/>
            <w:szCs w:val="22"/>
          </w:rPr>
          <w:tab/>
        </w:r>
        <w:r w:rsidR="008B180D" w:rsidRPr="00F041C5">
          <w:rPr>
            <w:rStyle w:val="Hyperlink"/>
            <w:rFonts w:cs="Arial"/>
            <w:noProof/>
          </w:rPr>
          <w:t>Unterlagen zum Vertrag</w:t>
        </w:r>
        <w:r w:rsidR="008B180D">
          <w:rPr>
            <w:noProof/>
            <w:webHidden/>
          </w:rPr>
          <w:tab/>
        </w:r>
        <w:r w:rsidR="008B180D">
          <w:rPr>
            <w:noProof/>
            <w:webHidden/>
          </w:rPr>
          <w:fldChar w:fldCharType="begin"/>
        </w:r>
        <w:r w:rsidR="008B180D">
          <w:rPr>
            <w:noProof/>
            <w:webHidden/>
          </w:rPr>
          <w:instrText xml:space="preserve"> PAGEREF _Toc212027898 \h </w:instrText>
        </w:r>
        <w:r w:rsidR="008B180D">
          <w:rPr>
            <w:noProof/>
            <w:webHidden/>
          </w:rPr>
        </w:r>
        <w:r w:rsidR="008B180D">
          <w:rPr>
            <w:noProof/>
            <w:webHidden/>
          </w:rPr>
          <w:fldChar w:fldCharType="separate"/>
        </w:r>
        <w:r w:rsidR="008B180D">
          <w:rPr>
            <w:noProof/>
            <w:webHidden/>
          </w:rPr>
          <w:t>4</w:t>
        </w:r>
        <w:r w:rsidR="008B180D">
          <w:rPr>
            <w:noProof/>
            <w:webHidden/>
          </w:rPr>
          <w:fldChar w:fldCharType="end"/>
        </w:r>
      </w:hyperlink>
    </w:p>
    <w:p w14:paraId="7DFD9EDB" w14:textId="41B397A8" w:rsidR="008B180D" w:rsidRDefault="007D19D7">
      <w:pPr>
        <w:pStyle w:val="Verzeichnis1"/>
        <w:tabs>
          <w:tab w:val="left" w:pos="660"/>
          <w:tab w:val="right" w:leader="dot" w:pos="9060"/>
        </w:tabs>
        <w:rPr>
          <w:rFonts w:asciiTheme="minorHAnsi" w:eastAsiaTheme="minorEastAsia" w:hAnsiTheme="minorHAnsi" w:cstheme="minorBidi"/>
          <w:noProof/>
          <w:szCs w:val="22"/>
        </w:rPr>
      </w:pPr>
      <w:hyperlink w:anchor="_Toc212027899" w:history="1">
        <w:r w:rsidR="008B180D" w:rsidRPr="00F041C5">
          <w:rPr>
            <w:rStyle w:val="Hyperlink"/>
            <w:rFonts w:cs="Arial"/>
            <w:noProof/>
          </w:rPr>
          <w:t>§ 5</w:t>
        </w:r>
        <w:r w:rsidR="008B180D">
          <w:rPr>
            <w:rFonts w:asciiTheme="minorHAnsi" w:eastAsiaTheme="minorEastAsia" w:hAnsiTheme="minorHAnsi" w:cstheme="minorBidi"/>
            <w:noProof/>
            <w:szCs w:val="22"/>
          </w:rPr>
          <w:tab/>
        </w:r>
        <w:r w:rsidR="008B180D" w:rsidRPr="00F041C5">
          <w:rPr>
            <w:rStyle w:val="Hyperlink"/>
            <w:rFonts w:cs="Arial"/>
            <w:noProof/>
          </w:rPr>
          <w:t>Honorar und Abrufvereinbarung</w:t>
        </w:r>
        <w:r w:rsidR="008B180D">
          <w:rPr>
            <w:noProof/>
            <w:webHidden/>
          </w:rPr>
          <w:tab/>
        </w:r>
        <w:r w:rsidR="008B180D">
          <w:rPr>
            <w:noProof/>
            <w:webHidden/>
          </w:rPr>
          <w:fldChar w:fldCharType="begin"/>
        </w:r>
        <w:r w:rsidR="008B180D">
          <w:rPr>
            <w:noProof/>
            <w:webHidden/>
          </w:rPr>
          <w:instrText xml:space="preserve"> PAGEREF _Toc212027899 \h </w:instrText>
        </w:r>
        <w:r w:rsidR="008B180D">
          <w:rPr>
            <w:noProof/>
            <w:webHidden/>
          </w:rPr>
        </w:r>
        <w:r w:rsidR="008B180D">
          <w:rPr>
            <w:noProof/>
            <w:webHidden/>
          </w:rPr>
          <w:fldChar w:fldCharType="separate"/>
        </w:r>
        <w:r w:rsidR="008B180D">
          <w:rPr>
            <w:noProof/>
            <w:webHidden/>
          </w:rPr>
          <w:t>4</w:t>
        </w:r>
        <w:r w:rsidR="008B180D">
          <w:rPr>
            <w:noProof/>
            <w:webHidden/>
          </w:rPr>
          <w:fldChar w:fldCharType="end"/>
        </w:r>
      </w:hyperlink>
    </w:p>
    <w:p w14:paraId="05C43CA3" w14:textId="0409E92D" w:rsidR="008B180D" w:rsidRDefault="007D19D7">
      <w:pPr>
        <w:pStyle w:val="Verzeichnis1"/>
        <w:tabs>
          <w:tab w:val="left" w:pos="660"/>
          <w:tab w:val="right" w:leader="dot" w:pos="9060"/>
        </w:tabs>
        <w:rPr>
          <w:rFonts w:asciiTheme="minorHAnsi" w:eastAsiaTheme="minorEastAsia" w:hAnsiTheme="minorHAnsi" w:cstheme="minorBidi"/>
          <w:noProof/>
          <w:szCs w:val="22"/>
        </w:rPr>
      </w:pPr>
      <w:hyperlink w:anchor="_Toc212027900" w:history="1">
        <w:r w:rsidR="008B180D" w:rsidRPr="00F041C5">
          <w:rPr>
            <w:rStyle w:val="Hyperlink"/>
            <w:rFonts w:cs="Arial"/>
            <w:noProof/>
          </w:rPr>
          <w:t>§ 6.</w:t>
        </w:r>
        <w:r w:rsidR="008B180D">
          <w:rPr>
            <w:rFonts w:asciiTheme="minorHAnsi" w:eastAsiaTheme="minorEastAsia" w:hAnsiTheme="minorHAnsi" w:cstheme="minorBidi"/>
            <w:noProof/>
            <w:szCs w:val="22"/>
          </w:rPr>
          <w:tab/>
        </w:r>
        <w:r w:rsidR="008B180D" w:rsidRPr="00F041C5">
          <w:rPr>
            <w:rStyle w:val="Hyperlink"/>
            <w:rFonts w:cs="Arial"/>
            <w:noProof/>
          </w:rPr>
          <w:t>Nebenkosten</w:t>
        </w:r>
        <w:r w:rsidR="008B180D">
          <w:rPr>
            <w:noProof/>
            <w:webHidden/>
          </w:rPr>
          <w:tab/>
        </w:r>
        <w:r w:rsidR="008B180D">
          <w:rPr>
            <w:noProof/>
            <w:webHidden/>
          </w:rPr>
          <w:fldChar w:fldCharType="begin"/>
        </w:r>
        <w:r w:rsidR="008B180D">
          <w:rPr>
            <w:noProof/>
            <w:webHidden/>
          </w:rPr>
          <w:instrText xml:space="preserve"> PAGEREF _Toc212027900 \h </w:instrText>
        </w:r>
        <w:r w:rsidR="008B180D">
          <w:rPr>
            <w:noProof/>
            <w:webHidden/>
          </w:rPr>
        </w:r>
        <w:r w:rsidR="008B180D">
          <w:rPr>
            <w:noProof/>
            <w:webHidden/>
          </w:rPr>
          <w:fldChar w:fldCharType="separate"/>
        </w:r>
        <w:r w:rsidR="008B180D">
          <w:rPr>
            <w:noProof/>
            <w:webHidden/>
          </w:rPr>
          <w:t>6</w:t>
        </w:r>
        <w:r w:rsidR="008B180D">
          <w:rPr>
            <w:noProof/>
            <w:webHidden/>
          </w:rPr>
          <w:fldChar w:fldCharType="end"/>
        </w:r>
      </w:hyperlink>
    </w:p>
    <w:p w14:paraId="5456DD1B" w14:textId="6EDCEEE1" w:rsidR="008B180D" w:rsidRDefault="007D19D7">
      <w:pPr>
        <w:pStyle w:val="Verzeichnis1"/>
        <w:tabs>
          <w:tab w:val="left" w:pos="660"/>
          <w:tab w:val="right" w:leader="dot" w:pos="9060"/>
        </w:tabs>
        <w:rPr>
          <w:rFonts w:asciiTheme="minorHAnsi" w:eastAsiaTheme="minorEastAsia" w:hAnsiTheme="minorHAnsi" w:cstheme="minorBidi"/>
          <w:noProof/>
          <w:szCs w:val="22"/>
        </w:rPr>
      </w:pPr>
      <w:hyperlink w:anchor="_Toc212027901" w:history="1">
        <w:r w:rsidR="008B180D" w:rsidRPr="00F041C5">
          <w:rPr>
            <w:rStyle w:val="Hyperlink"/>
            <w:rFonts w:cs="Arial"/>
            <w:noProof/>
          </w:rPr>
          <w:t>§ 7.</w:t>
        </w:r>
        <w:r w:rsidR="008B180D">
          <w:rPr>
            <w:rFonts w:asciiTheme="minorHAnsi" w:eastAsiaTheme="minorEastAsia" w:hAnsiTheme="minorHAnsi" w:cstheme="minorBidi"/>
            <w:noProof/>
            <w:szCs w:val="22"/>
          </w:rPr>
          <w:tab/>
        </w:r>
        <w:r w:rsidR="008B180D" w:rsidRPr="00F041C5">
          <w:rPr>
            <w:rStyle w:val="Hyperlink"/>
            <w:rFonts w:cs="Arial"/>
            <w:noProof/>
          </w:rPr>
          <w:t>Termine</w:t>
        </w:r>
        <w:r w:rsidR="008B180D">
          <w:rPr>
            <w:noProof/>
            <w:webHidden/>
          </w:rPr>
          <w:tab/>
        </w:r>
        <w:r w:rsidR="008B180D">
          <w:rPr>
            <w:noProof/>
            <w:webHidden/>
          </w:rPr>
          <w:fldChar w:fldCharType="begin"/>
        </w:r>
        <w:r w:rsidR="008B180D">
          <w:rPr>
            <w:noProof/>
            <w:webHidden/>
          </w:rPr>
          <w:instrText xml:space="preserve"> PAGEREF _Toc212027901 \h </w:instrText>
        </w:r>
        <w:r w:rsidR="008B180D">
          <w:rPr>
            <w:noProof/>
            <w:webHidden/>
          </w:rPr>
        </w:r>
        <w:r w:rsidR="008B180D">
          <w:rPr>
            <w:noProof/>
            <w:webHidden/>
          </w:rPr>
          <w:fldChar w:fldCharType="separate"/>
        </w:r>
        <w:r w:rsidR="008B180D">
          <w:rPr>
            <w:noProof/>
            <w:webHidden/>
          </w:rPr>
          <w:t>6</w:t>
        </w:r>
        <w:r w:rsidR="008B180D">
          <w:rPr>
            <w:noProof/>
            <w:webHidden/>
          </w:rPr>
          <w:fldChar w:fldCharType="end"/>
        </w:r>
      </w:hyperlink>
    </w:p>
    <w:p w14:paraId="236D2EE0" w14:textId="762822E1" w:rsidR="008B180D" w:rsidRDefault="007D19D7">
      <w:pPr>
        <w:pStyle w:val="Verzeichnis1"/>
        <w:tabs>
          <w:tab w:val="left" w:pos="660"/>
          <w:tab w:val="right" w:leader="dot" w:pos="9060"/>
        </w:tabs>
        <w:rPr>
          <w:rFonts w:asciiTheme="minorHAnsi" w:eastAsiaTheme="minorEastAsia" w:hAnsiTheme="minorHAnsi" w:cstheme="minorBidi"/>
          <w:noProof/>
          <w:szCs w:val="22"/>
        </w:rPr>
      </w:pPr>
      <w:hyperlink w:anchor="_Toc212027902" w:history="1">
        <w:r w:rsidR="008B180D" w:rsidRPr="00F041C5">
          <w:rPr>
            <w:rStyle w:val="Hyperlink"/>
            <w:rFonts w:cs="Arial"/>
            <w:noProof/>
          </w:rPr>
          <w:t xml:space="preserve">§ 8. </w:t>
        </w:r>
        <w:r w:rsidR="008B180D">
          <w:rPr>
            <w:rFonts w:asciiTheme="minorHAnsi" w:eastAsiaTheme="minorEastAsia" w:hAnsiTheme="minorHAnsi" w:cstheme="minorBidi"/>
            <w:noProof/>
            <w:szCs w:val="22"/>
          </w:rPr>
          <w:tab/>
        </w:r>
        <w:r w:rsidR="008B180D" w:rsidRPr="00F041C5">
          <w:rPr>
            <w:rStyle w:val="Hyperlink"/>
            <w:rFonts w:cs="Arial"/>
            <w:noProof/>
          </w:rPr>
          <w:t>Reisekosten</w:t>
        </w:r>
        <w:r w:rsidR="008B180D">
          <w:rPr>
            <w:noProof/>
            <w:webHidden/>
          </w:rPr>
          <w:tab/>
        </w:r>
        <w:r w:rsidR="008B180D">
          <w:rPr>
            <w:noProof/>
            <w:webHidden/>
          </w:rPr>
          <w:fldChar w:fldCharType="begin"/>
        </w:r>
        <w:r w:rsidR="008B180D">
          <w:rPr>
            <w:noProof/>
            <w:webHidden/>
          </w:rPr>
          <w:instrText xml:space="preserve"> PAGEREF _Toc212027902 \h </w:instrText>
        </w:r>
        <w:r w:rsidR="008B180D">
          <w:rPr>
            <w:noProof/>
            <w:webHidden/>
          </w:rPr>
        </w:r>
        <w:r w:rsidR="008B180D">
          <w:rPr>
            <w:noProof/>
            <w:webHidden/>
          </w:rPr>
          <w:fldChar w:fldCharType="separate"/>
        </w:r>
        <w:r w:rsidR="008B180D">
          <w:rPr>
            <w:noProof/>
            <w:webHidden/>
          </w:rPr>
          <w:t>6</w:t>
        </w:r>
        <w:r w:rsidR="008B180D">
          <w:rPr>
            <w:noProof/>
            <w:webHidden/>
          </w:rPr>
          <w:fldChar w:fldCharType="end"/>
        </w:r>
      </w:hyperlink>
    </w:p>
    <w:p w14:paraId="2EAC0797" w14:textId="4980FE4B" w:rsidR="008B180D" w:rsidRDefault="007D19D7">
      <w:pPr>
        <w:pStyle w:val="Verzeichnis1"/>
        <w:tabs>
          <w:tab w:val="left" w:pos="660"/>
          <w:tab w:val="right" w:leader="dot" w:pos="9060"/>
        </w:tabs>
        <w:rPr>
          <w:rFonts w:asciiTheme="minorHAnsi" w:eastAsiaTheme="minorEastAsia" w:hAnsiTheme="minorHAnsi" w:cstheme="minorBidi"/>
          <w:noProof/>
          <w:szCs w:val="22"/>
        </w:rPr>
      </w:pPr>
      <w:hyperlink w:anchor="_Toc212027903" w:history="1">
        <w:r w:rsidR="008B180D" w:rsidRPr="00F041C5">
          <w:rPr>
            <w:rStyle w:val="Hyperlink"/>
            <w:rFonts w:cs="Arial"/>
            <w:noProof/>
          </w:rPr>
          <w:t xml:space="preserve">§ 9. </w:t>
        </w:r>
        <w:r w:rsidR="008B180D">
          <w:rPr>
            <w:rFonts w:asciiTheme="minorHAnsi" w:eastAsiaTheme="minorEastAsia" w:hAnsiTheme="minorHAnsi" w:cstheme="minorBidi"/>
            <w:noProof/>
            <w:szCs w:val="22"/>
          </w:rPr>
          <w:tab/>
        </w:r>
        <w:r w:rsidR="008B180D" w:rsidRPr="00F041C5">
          <w:rPr>
            <w:rStyle w:val="Hyperlink"/>
            <w:rFonts w:cs="Arial"/>
            <w:noProof/>
          </w:rPr>
          <w:t>Vertragslaufzeit</w:t>
        </w:r>
        <w:r w:rsidR="008B180D">
          <w:rPr>
            <w:noProof/>
            <w:webHidden/>
          </w:rPr>
          <w:tab/>
        </w:r>
        <w:r w:rsidR="008B180D">
          <w:rPr>
            <w:noProof/>
            <w:webHidden/>
          </w:rPr>
          <w:fldChar w:fldCharType="begin"/>
        </w:r>
        <w:r w:rsidR="008B180D">
          <w:rPr>
            <w:noProof/>
            <w:webHidden/>
          </w:rPr>
          <w:instrText xml:space="preserve"> PAGEREF _Toc212027903 \h </w:instrText>
        </w:r>
        <w:r w:rsidR="008B180D">
          <w:rPr>
            <w:noProof/>
            <w:webHidden/>
          </w:rPr>
        </w:r>
        <w:r w:rsidR="008B180D">
          <w:rPr>
            <w:noProof/>
            <w:webHidden/>
          </w:rPr>
          <w:fldChar w:fldCharType="separate"/>
        </w:r>
        <w:r w:rsidR="008B180D">
          <w:rPr>
            <w:noProof/>
            <w:webHidden/>
          </w:rPr>
          <w:t>7</w:t>
        </w:r>
        <w:r w:rsidR="008B180D">
          <w:rPr>
            <w:noProof/>
            <w:webHidden/>
          </w:rPr>
          <w:fldChar w:fldCharType="end"/>
        </w:r>
      </w:hyperlink>
    </w:p>
    <w:p w14:paraId="18ABF8E2" w14:textId="7B12B62C" w:rsidR="008B180D" w:rsidRDefault="007D19D7">
      <w:pPr>
        <w:pStyle w:val="Verzeichnis1"/>
        <w:tabs>
          <w:tab w:val="left" w:pos="880"/>
          <w:tab w:val="right" w:leader="dot" w:pos="9060"/>
        </w:tabs>
        <w:rPr>
          <w:rFonts w:asciiTheme="minorHAnsi" w:eastAsiaTheme="minorEastAsia" w:hAnsiTheme="minorHAnsi" w:cstheme="minorBidi"/>
          <w:noProof/>
          <w:szCs w:val="22"/>
        </w:rPr>
      </w:pPr>
      <w:hyperlink w:anchor="_Toc212027904" w:history="1">
        <w:r w:rsidR="008B180D" w:rsidRPr="00F041C5">
          <w:rPr>
            <w:rStyle w:val="Hyperlink"/>
            <w:rFonts w:cs="Arial"/>
            <w:noProof/>
          </w:rPr>
          <w:t xml:space="preserve">§ 10. </w:t>
        </w:r>
        <w:r w:rsidR="008B180D">
          <w:rPr>
            <w:rFonts w:asciiTheme="minorHAnsi" w:eastAsiaTheme="minorEastAsia" w:hAnsiTheme="minorHAnsi" w:cstheme="minorBidi"/>
            <w:noProof/>
            <w:szCs w:val="22"/>
          </w:rPr>
          <w:tab/>
        </w:r>
        <w:r w:rsidR="008B180D" w:rsidRPr="00F041C5">
          <w:rPr>
            <w:rStyle w:val="Hyperlink"/>
            <w:rFonts w:cs="Arial"/>
            <w:noProof/>
          </w:rPr>
          <w:t>Schriftverkehr/ Büroanschrift</w:t>
        </w:r>
        <w:r w:rsidR="008B180D">
          <w:rPr>
            <w:noProof/>
            <w:webHidden/>
          </w:rPr>
          <w:tab/>
        </w:r>
        <w:r w:rsidR="008B180D">
          <w:rPr>
            <w:noProof/>
            <w:webHidden/>
          </w:rPr>
          <w:fldChar w:fldCharType="begin"/>
        </w:r>
        <w:r w:rsidR="008B180D">
          <w:rPr>
            <w:noProof/>
            <w:webHidden/>
          </w:rPr>
          <w:instrText xml:space="preserve"> PAGEREF _Toc212027904 \h </w:instrText>
        </w:r>
        <w:r w:rsidR="008B180D">
          <w:rPr>
            <w:noProof/>
            <w:webHidden/>
          </w:rPr>
        </w:r>
        <w:r w:rsidR="008B180D">
          <w:rPr>
            <w:noProof/>
            <w:webHidden/>
          </w:rPr>
          <w:fldChar w:fldCharType="separate"/>
        </w:r>
        <w:r w:rsidR="008B180D">
          <w:rPr>
            <w:noProof/>
            <w:webHidden/>
          </w:rPr>
          <w:t>7</w:t>
        </w:r>
        <w:r w:rsidR="008B180D">
          <w:rPr>
            <w:noProof/>
            <w:webHidden/>
          </w:rPr>
          <w:fldChar w:fldCharType="end"/>
        </w:r>
      </w:hyperlink>
    </w:p>
    <w:p w14:paraId="1877C574" w14:textId="3AE83E2A" w:rsidR="008B180D" w:rsidRDefault="007D19D7">
      <w:pPr>
        <w:pStyle w:val="Verzeichnis1"/>
        <w:tabs>
          <w:tab w:val="left" w:pos="880"/>
          <w:tab w:val="right" w:leader="dot" w:pos="9060"/>
        </w:tabs>
        <w:rPr>
          <w:rFonts w:asciiTheme="minorHAnsi" w:eastAsiaTheme="minorEastAsia" w:hAnsiTheme="minorHAnsi" w:cstheme="minorBidi"/>
          <w:noProof/>
          <w:szCs w:val="22"/>
        </w:rPr>
      </w:pPr>
      <w:hyperlink w:anchor="_Toc212027905" w:history="1">
        <w:r w:rsidR="008B180D" w:rsidRPr="00F041C5">
          <w:rPr>
            <w:rStyle w:val="Hyperlink"/>
            <w:rFonts w:cs="Arial"/>
            <w:noProof/>
          </w:rPr>
          <w:t>§ 11.</w:t>
        </w:r>
        <w:r w:rsidR="008B180D">
          <w:rPr>
            <w:rFonts w:asciiTheme="minorHAnsi" w:eastAsiaTheme="minorEastAsia" w:hAnsiTheme="minorHAnsi" w:cstheme="minorBidi"/>
            <w:noProof/>
            <w:szCs w:val="22"/>
          </w:rPr>
          <w:tab/>
        </w:r>
        <w:r w:rsidR="008B180D" w:rsidRPr="00F041C5">
          <w:rPr>
            <w:rStyle w:val="Hyperlink"/>
            <w:rFonts w:cs="Arial"/>
            <w:noProof/>
          </w:rPr>
          <w:t>Haftpflichtversicherung</w:t>
        </w:r>
        <w:r w:rsidR="008B180D">
          <w:rPr>
            <w:noProof/>
            <w:webHidden/>
          </w:rPr>
          <w:tab/>
        </w:r>
        <w:r w:rsidR="008B180D">
          <w:rPr>
            <w:noProof/>
            <w:webHidden/>
          </w:rPr>
          <w:fldChar w:fldCharType="begin"/>
        </w:r>
        <w:r w:rsidR="008B180D">
          <w:rPr>
            <w:noProof/>
            <w:webHidden/>
          </w:rPr>
          <w:instrText xml:space="preserve"> PAGEREF _Toc212027905 \h </w:instrText>
        </w:r>
        <w:r w:rsidR="008B180D">
          <w:rPr>
            <w:noProof/>
            <w:webHidden/>
          </w:rPr>
        </w:r>
        <w:r w:rsidR="008B180D">
          <w:rPr>
            <w:noProof/>
            <w:webHidden/>
          </w:rPr>
          <w:fldChar w:fldCharType="separate"/>
        </w:r>
        <w:r w:rsidR="008B180D">
          <w:rPr>
            <w:noProof/>
            <w:webHidden/>
          </w:rPr>
          <w:t>7</w:t>
        </w:r>
        <w:r w:rsidR="008B180D">
          <w:rPr>
            <w:noProof/>
            <w:webHidden/>
          </w:rPr>
          <w:fldChar w:fldCharType="end"/>
        </w:r>
      </w:hyperlink>
    </w:p>
    <w:p w14:paraId="45DEB454" w14:textId="3C8A8E3E" w:rsidR="008B180D" w:rsidRDefault="007D19D7">
      <w:pPr>
        <w:pStyle w:val="Verzeichnis1"/>
        <w:tabs>
          <w:tab w:val="left" w:pos="880"/>
          <w:tab w:val="right" w:leader="dot" w:pos="9060"/>
        </w:tabs>
        <w:rPr>
          <w:rFonts w:asciiTheme="minorHAnsi" w:eastAsiaTheme="minorEastAsia" w:hAnsiTheme="minorHAnsi" w:cstheme="minorBidi"/>
          <w:noProof/>
          <w:szCs w:val="22"/>
        </w:rPr>
      </w:pPr>
      <w:hyperlink w:anchor="_Toc212027906" w:history="1">
        <w:r w:rsidR="008B180D" w:rsidRPr="00F041C5">
          <w:rPr>
            <w:rStyle w:val="Hyperlink"/>
            <w:rFonts w:cs="Arial"/>
            <w:noProof/>
          </w:rPr>
          <w:t xml:space="preserve">§ 12 </w:t>
        </w:r>
        <w:r w:rsidR="008B180D">
          <w:rPr>
            <w:rFonts w:asciiTheme="minorHAnsi" w:eastAsiaTheme="minorEastAsia" w:hAnsiTheme="minorHAnsi" w:cstheme="minorBidi"/>
            <w:noProof/>
            <w:szCs w:val="22"/>
          </w:rPr>
          <w:tab/>
        </w:r>
        <w:r w:rsidR="008B180D" w:rsidRPr="00F041C5">
          <w:rPr>
            <w:rStyle w:val="Hyperlink"/>
            <w:rFonts w:cs="Arial"/>
            <w:noProof/>
          </w:rPr>
          <w:t>Rechtswahl, Gerichtsstand, Erfüllungsort</w:t>
        </w:r>
        <w:r w:rsidR="008B180D">
          <w:rPr>
            <w:noProof/>
            <w:webHidden/>
          </w:rPr>
          <w:tab/>
        </w:r>
        <w:r w:rsidR="008B180D">
          <w:rPr>
            <w:noProof/>
            <w:webHidden/>
          </w:rPr>
          <w:fldChar w:fldCharType="begin"/>
        </w:r>
        <w:r w:rsidR="008B180D">
          <w:rPr>
            <w:noProof/>
            <w:webHidden/>
          </w:rPr>
          <w:instrText xml:space="preserve"> PAGEREF _Toc212027906 \h </w:instrText>
        </w:r>
        <w:r w:rsidR="008B180D">
          <w:rPr>
            <w:noProof/>
            <w:webHidden/>
          </w:rPr>
        </w:r>
        <w:r w:rsidR="008B180D">
          <w:rPr>
            <w:noProof/>
            <w:webHidden/>
          </w:rPr>
          <w:fldChar w:fldCharType="separate"/>
        </w:r>
        <w:r w:rsidR="008B180D">
          <w:rPr>
            <w:noProof/>
            <w:webHidden/>
          </w:rPr>
          <w:t>7</w:t>
        </w:r>
        <w:r w:rsidR="008B180D">
          <w:rPr>
            <w:noProof/>
            <w:webHidden/>
          </w:rPr>
          <w:fldChar w:fldCharType="end"/>
        </w:r>
      </w:hyperlink>
    </w:p>
    <w:p w14:paraId="0BB8D568" w14:textId="2640AC8F" w:rsidR="008B180D" w:rsidRDefault="007D19D7">
      <w:pPr>
        <w:pStyle w:val="Verzeichnis1"/>
        <w:tabs>
          <w:tab w:val="left" w:pos="660"/>
          <w:tab w:val="right" w:leader="dot" w:pos="9060"/>
        </w:tabs>
        <w:rPr>
          <w:rFonts w:asciiTheme="minorHAnsi" w:eastAsiaTheme="minorEastAsia" w:hAnsiTheme="minorHAnsi" w:cstheme="minorBidi"/>
          <w:noProof/>
          <w:szCs w:val="22"/>
        </w:rPr>
      </w:pPr>
      <w:hyperlink w:anchor="_Toc212027907" w:history="1">
        <w:r w:rsidR="008B180D" w:rsidRPr="00F041C5">
          <w:rPr>
            <w:rStyle w:val="Hyperlink"/>
            <w:rFonts w:cs="Arial"/>
            <w:noProof/>
          </w:rPr>
          <w:t>§ 13</w:t>
        </w:r>
        <w:r w:rsidR="008B180D">
          <w:rPr>
            <w:rFonts w:asciiTheme="minorHAnsi" w:eastAsiaTheme="minorEastAsia" w:hAnsiTheme="minorHAnsi" w:cstheme="minorBidi"/>
            <w:noProof/>
            <w:szCs w:val="22"/>
          </w:rPr>
          <w:tab/>
        </w:r>
        <w:r w:rsidR="000E57F0">
          <w:rPr>
            <w:rFonts w:asciiTheme="minorHAnsi" w:eastAsiaTheme="minorEastAsia" w:hAnsiTheme="minorHAnsi" w:cstheme="minorBidi"/>
            <w:noProof/>
            <w:szCs w:val="22"/>
          </w:rPr>
          <w:t xml:space="preserve">    </w:t>
        </w:r>
        <w:r w:rsidR="008B180D" w:rsidRPr="00F041C5">
          <w:rPr>
            <w:rStyle w:val="Hyperlink"/>
            <w:rFonts w:cs="Arial"/>
            <w:noProof/>
          </w:rPr>
          <w:t>Bemerkung</w:t>
        </w:r>
        <w:r w:rsidR="008B180D">
          <w:rPr>
            <w:noProof/>
            <w:webHidden/>
          </w:rPr>
          <w:tab/>
        </w:r>
        <w:r w:rsidR="008B180D">
          <w:rPr>
            <w:noProof/>
            <w:webHidden/>
          </w:rPr>
          <w:fldChar w:fldCharType="begin"/>
        </w:r>
        <w:r w:rsidR="008B180D">
          <w:rPr>
            <w:noProof/>
            <w:webHidden/>
          </w:rPr>
          <w:instrText xml:space="preserve"> PAGEREF _Toc212027907 \h </w:instrText>
        </w:r>
        <w:r w:rsidR="008B180D">
          <w:rPr>
            <w:noProof/>
            <w:webHidden/>
          </w:rPr>
        </w:r>
        <w:r w:rsidR="008B180D">
          <w:rPr>
            <w:noProof/>
            <w:webHidden/>
          </w:rPr>
          <w:fldChar w:fldCharType="separate"/>
        </w:r>
        <w:r w:rsidR="008B180D">
          <w:rPr>
            <w:noProof/>
            <w:webHidden/>
          </w:rPr>
          <w:t>7</w:t>
        </w:r>
        <w:r w:rsidR="008B180D">
          <w:rPr>
            <w:noProof/>
            <w:webHidden/>
          </w:rPr>
          <w:fldChar w:fldCharType="end"/>
        </w:r>
      </w:hyperlink>
    </w:p>
    <w:p w14:paraId="4CDFB6EB" w14:textId="7D5EA517" w:rsidR="008B180D" w:rsidRDefault="007D19D7">
      <w:pPr>
        <w:pStyle w:val="Verzeichnis1"/>
        <w:tabs>
          <w:tab w:val="left" w:pos="880"/>
          <w:tab w:val="right" w:leader="dot" w:pos="9060"/>
        </w:tabs>
        <w:rPr>
          <w:rFonts w:asciiTheme="minorHAnsi" w:eastAsiaTheme="minorEastAsia" w:hAnsiTheme="minorHAnsi" w:cstheme="minorBidi"/>
          <w:noProof/>
          <w:szCs w:val="22"/>
        </w:rPr>
      </w:pPr>
      <w:hyperlink w:anchor="_Toc212027908" w:history="1">
        <w:r w:rsidR="008B180D" w:rsidRPr="00F041C5">
          <w:rPr>
            <w:rStyle w:val="Hyperlink"/>
            <w:rFonts w:cs="Arial"/>
            <w:noProof/>
          </w:rPr>
          <w:t xml:space="preserve">§ 14 </w:t>
        </w:r>
        <w:r w:rsidR="008B180D">
          <w:rPr>
            <w:rFonts w:asciiTheme="minorHAnsi" w:eastAsiaTheme="minorEastAsia" w:hAnsiTheme="minorHAnsi" w:cstheme="minorBidi"/>
            <w:noProof/>
            <w:szCs w:val="22"/>
          </w:rPr>
          <w:tab/>
        </w:r>
        <w:r w:rsidR="008B180D" w:rsidRPr="00F041C5">
          <w:rPr>
            <w:rStyle w:val="Hyperlink"/>
            <w:rFonts w:cs="Arial"/>
            <w:noProof/>
          </w:rPr>
          <w:t>Ergänzende Vereinbarungen</w:t>
        </w:r>
        <w:r w:rsidR="008B180D">
          <w:rPr>
            <w:noProof/>
            <w:webHidden/>
          </w:rPr>
          <w:tab/>
        </w:r>
        <w:r w:rsidR="008B180D">
          <w:rPr>
            <w:noProof/>
            <w:webHidden/>
          </w:rPr>
          <w:fldChar w:fldCharType="begin"/>
        </w:r>
        <w:r w:rsidR="008B180D">
          <w:rPr>
            <w:noProof/>
            <w:webHidden/>
          </w:rPr>
          <w:instrText xml:space="preserve"> PAGEREF _Toc212027908 \h </w:instrText>
        </w:r>
        <w:r w:rsidR="008B180D">
          <w:rPr>
            <w:noProof/>
            <w:webHidden/>
          </w:rPr>
        </w:r>
        <w:r w:rsidR="008B180D">
          <w:rPr>
            <w:noProof/>
            <w:webHidden/>
          </w:rPr>
          <w:fldChar w:fldCharType="separate"/>
        </w:r>
        <w:r w:rsidR="008B180D">
          <w:rPr>
            <w:noProof/>
            <w:webHidden/>
          </w:rPr>
          <w:t>8</w:t>
        </w:r>
        <w:r w:rsidR="008B180D">
          <w:rPr>
            <w:noProof/>
            <w:webHidden/>
          </w:rPr>
          <w:fldChar w:fldCharType="end"/>
        </w:r>
      </w:hyperlink>
    </w:p>
    <w:p w14:paraId="6F164F4B" w14:textId="3D7941CB" w:rsidR="00D6029A" w:rsidRDefault="00DB25F0" w:rsidP="00D6029A">
      <w:pPr>
        <w:rPr>
          <w:b/>
          <w:bCs/>
        </w:rPr>
      </w:pPr>
      <w:r>
        <w:rPr>
          <w:b/>
          <w:bCs/>
        </w:rPr>
        <w:fldChar w:fldCharType="end"/>
      </w:r>
    </w:p>
    <w:p w14:paraId="45ECD061" w14:textId="77777777" w:rsidR="00080259" w:rsidRDefault="00D6029A" w:rsidP="00D6029A">
      <w:pPr>
        <w:rPr>
          <w:rFonts w:ascii="Univers" w:hAnsi="Univers"/>
          <w:b/>
        </w:rPr>
      </w:pPr>
      <w:r>
        <w:rPr>
          <w:b/>
          <w:bCs/>
        </w:rPr>
        <w:br w:type="page"/>
      </w:r>
    </w:p>
    <w:p w14:paraId="2902F4E1" w14:textId="77777777" w:rsidR="006147EB" w:rsidRDefault="00080259" w:rsidP="00FB6331">
      <w:pPr>
        <w:pStyle w:val="berschrift1"/>
        <w:keepNext w:val="0"/>
        <w:widowControl w:val="0"/>
        <w:jc w:val="center"/>
        <w:rPr>
          <w:rFonts w:cs="Arial"/>
        </w:rPr>
      </w:pPr>
      <w:bookmarkStart w:id="1" w:name="_Toc212027895"/>
      <w:r w:rsidRPr="00FB6331">
        <w:rPr>
          <w:rFonts w:cs="Arial"/>
        </w:rPr>
        <w:lastRenderedPageBreak/>
        <w:t xml:space="preserve">§ 1 </w:t>
      </w:r>
      <w:r w:rsidR="006147EB" w:rsidRPr="00FB6331">
        <w:rPr>
          <w:rFonts w:cs="Arial"/>
        </w:rPr>
        <w:tab/>
        <w:t>Gegenstand des Vertrages</w:t>
      </w:r>
      <w:bookmarkEnd w:id="1"/>
    </w:p>
    <w:p w14:paraId="717914D5" w14:textId="77777777" w:rsidR="00FB6331" w:rsidRPr="00FB6331" w:rsidRDefault="00FB6331" w:rsidP="00FB6331"/>
    <w:p w14:paraId="4D2118F4" w14:textId="77777777" w:rsidR="006147EB" w:rsidRPr="00FD566B" w:rsidRDefault="004C7994" w:rsidP="00D6029A">
      <w:pPr>
        <w:ind w:left="705"/>
        <w:jc w:val="both"/>
      </w:pPr>
      <w:r w:rsidRPr="00FD566B">
        <w:t xml:space="preserve">Rahmenvertrag </w:t>
      </w:r>
      <w:r w:rsidR="00737EB4" w:rsidRPr="005260A6">
        <w:t xml:space="preserve">Elektrotechnik Variante A </w:t>
      </w:r>
      <w:r w:rsidRPr="005260A6">
        <w:t>für Ingenieur</w:t>
      </w:r>
      <w:r w:rsidR="002B424E" w:rsidRPr="005260A6">
        <w:t>- und Techniker</w:t>
      </w:r>
      <w:r w:rsidRPr="005260A6">
        <w:t>leistungen für die Auslandsvertretungen der Bundesrepublik Deutschland</w:t>
      </w:r>
      <w:r w:rsidRPr="00FD566B">
        <w:t xml:space="preserve">. </w:t>
      </w:r>
    </w:p>
    <w:p w14:paraId="09C71FF0" w14:textId="77777777" w:rsidR="006147EB" w:rsidRPr="00FD566B" w:rsidRDefault="006147EB" w:rsidP="006147EB">
      <w:pPr>
        <w:spacing w:line="360" w:lineRule="auto"/>
        <w:ind w:firstLine="709"/>
        <w:jc w:val="both"/>
      </w:pPr>
    </w:p>
    <w:p w14:paraId="3720DEC1" w14:textId="77777777" w:rsidR="006147EB" w:rsidRPr="00FD566B" w:rsidRDefault="006147EB" w:rsidP="006147EB">
      <w:pPr>
        <w:ind w:left="709"/>
        <w:jc w:val="both"/>
      </w:pPr>
      <w:r w:rsidRPr="00FD566B">
        <w:t xml:space="preserve">hier: </w:t>
      </w:r>
      <w:r w:rsidR="002B424E" w:rsidRPr="00FD566B">
        <w:t>Technische Beratungs</w:t>
      </w:r>
      <w:r w:rsidR="004C7994" w:rsidRPr="00FD566B">
        <w:t>leistungen Elektrotechnik</w:t>
      </w:r>
    </w:p>
    <w:p w14:paraId="030E5E2B" w14:textId="77777777" w:rsidR="00C31E47" w:rsidRDefault="00C31E47" w:rsidP="006147EB">
      <w:pPr>
        <w:ind w:left="709"/>
        <w:jc w:val="both"/>
        <w:rPr>
          <w:rFonts w:ascii="Univers" w:hAnsi="Univers"/>
          <w:i/>
        </w:rPr>
      </w:pPr>
    </w:p>
    <w:p w14:paraId="593F591B" w14:textId="77777777" w:rsidR="004C7994" w:rsidRDefault="004C7994" w:rsidP="006147EB">
      <w:pPr>
        <w:rPr>
          <w:rFonts w:ascii="Univers" w:hAnsi="Univers"/>
          <w:b/>
        </w:rPr>
      </w:pPr>
    </w:p>
    <w:p w14:paraId="6E4A5792" w14:textId="77777777" w:rsidR="006147EB" w:rsidRPr="00FB6331" w:rsidRDefault="00080259" w:rsidP="00FB6331">
      <w:pPr>
        <w:pStyle w:val="berschrift1"/>
        <w:keepNext w:val="0"/>
        <w:widowControl w:val="0"/>
        <w:jc w:val="center"/>
        <w:rPr>
          <w:rFonts w:cs="Arial"/>
        </w:rPr>
      </w:pPr>
      <w:bookmarkStart w:id="2" w:name="_Toc212027896"/>
      <w:r w:rsidRPr="00FB6331">
        <w:rPr>
          <w:rFonts w:cs="Arial"/>
        </w:rPr>
        <w:t xml:space="preserve">§ </w:t>
      </w:r>
      <w:r w:rsidR="006147EB" w:rsidRPr="00FB6331">
        <w:rPr>
          <w:rFonts w:cs="Arial"/>
        </w:rPr>
        <w:t>2</w:t>
      </w:r>
      <w:r w:rsidR="006147EB" w:rsidRPr="00FB6331">
        <w:rPr>
          <w:rFonts w:cs="Arial"/>
        </w:rPr>
        <w:tab/>
        <w:t>Grundlagen des Vertrages</w:t>
      </w:r>
      <w:bookmarkEnd w:id="2"/>
    </w:p>
    <w:p w14:paraId="350E6910" w14:textId="77777777" w:rsidR="006147EB" w:rsidRDefault="006147EB" w:rsidP="006147EB">
      <w:pPr>
        <w:rPr>
          <w:rFonts w:ascii="Univers" w:hAnsi="Univers"/>
        </w:rPr>
      </w:pPr>
    </w:p>
    <w:p w14:paraId="04E14962" w14:textId="77777777" w:rsidR="006147EB" w:rsidRPr="00FD566B" w:rsidRDefault="006147EB" w:rsidP="00FD566B">
      <w:pPr>
        <w:ind w:left="705"/>
        <w:jc w:val="both"/>
      </w:pPr>
      <w:r w:rsidRPr="00FD566B">
        <w:t xml:space="preserve">Die Allgemeinen Vertragsbestimmungen - AVB - </w:t>
      </w:r>
      <w:r w:rsidR="004C7994" w:rsidRPr="00FD566B">
        <w:t xml:space="preserve">sind Bestandteil dieses Vertrages und gelten nachrangig gegenüber den Bestimmungen dieses Vertrages. </w:t>
      </w:r>
    </w:p>
    <w:p w14:paraId="51C8DB6A" w14:textId="77777777" w:rsidR="004C7994" w:rsidRDefault="004C7994" w:rsidP="00FD566B">
      <w:pPr>
        <w:ind w:left="705"/>
        <w:jc w:val="both"/>
      </w:pPr>
    </w:p>
    <w:p w14:paraId="21964ECC" w14:textId="77777777" w:rsidR="006147EB" w:rsidRDefault="006147EB" w:rsidP="006147EB">
      <w:pPr>
        <w:rPr>
          <w:rFonts w:ascii="Univers" w:hAnsi="Univers"/>
        </w:rPr>
      </w:pPr>
    </w:p>
    <w:p w14:paraId="1E59A10F" w14:textId="77777777" w:rsidR="006147EB" w:rsidRPr="00FB6331" w:rsidRDefault="00080259" w:rsidP="00FB6331">
      <w:pPr>
        <w:pStyle w:val="berschrift1"/>
        <w:keepNext w:val="0"/>
        <w:widowControl w:val="0"/>
        <w:jc w:val="center"/>
        <w:rPr>
          <w:rFonts w:cs="Arial"/>
        </w:rPr>
      </w:pPr>
      <w:bookmarkStart w:id="3" w:name="_Toc212027897"/>
      <w:r w:rsidRPr="00FB6331">
        <w:rPr>
          <w:rFonts w:cs="Arial"/>
        </w:rPr>
        <w:t xml:space="preserve">§ </w:t>
      </w:r>
      <w:r w:rsidR="006147EB" w:rsidRPr="00FB6331">
        <w:rPr>
          <w:rFonts w:cs="Arial"/>
        </w:rPr>
        <w:t>3</w:t>
      </w:r>
      <w:r w:rsidR="006147EB" w:rsidRPr="00FB6331">
        <w:rPr>
          <w:rFonts w:cs="Arial"/>
        </w:rPr>
        <w:tab/>
        <w:t>Leistungen des Auftragnehmers</w:t>
      </w:r>
      <w:bookmarkEnd w:id="3"/>
    </w:p>
    <w:p w14:paraId="6F8471B8" w14:textId="77777777" w:rsidR="00737EB4" w:rsidRDefault="00737EB4" w:rsidP="00737EB4">
      <w:pPr>
        <w:jc w:val="both"/>
        <w:rPr>
          <w:rFonts w:ascii="Univers" w:hAnsi="Univers"/>
        </w:rPr>
      </w:pPr>
    </w:p>
    <w:p w14:paraId="470BA5AA" w14:textId="77777777" w:rsidR="00C31E47" w:rsidRPr="00020D9A" w:rsidRDefault="006147EB" w:rsidP="007A0336">
      <w:pPr>
        <w:ind w:left="705" w:firstLine="4"/>
        <w:jc w:val="both"/>
        <w:rPr>
          <w:rFonts w:cs="Arial"/>
        </w:rPr>
      </w:pPr>
      <w:r>
        <w:rPr>
          <w:rFonts w:ascii="Univers" w:hAnsi="Univers"/>
        </w:rPr>
        <w:t>3.1</w:t>
      </w:r>
      <w:r>
        <w:rPr>
          <w:rFonts w:ascii="Univers" w:hAnsi="Univers"/>
        </w:rPr>
        <w:tab/>
      </w:r>
      <w:r w:rsidR="00737EB4" w:rsidRPr="00020D9A">
        <w:rPr>
          <w:rFonts w:cs="Arial"/>
        </w:rPr>
        <w:t xml:space="preserve">Bei Maßnahmen von kleineren Neu-, Um- und Erweiterungsbauten sowie bei dringenden Notmaßnahmen im Bereich </w:t>
      </w:r>
      <w:r w:rsidR="00737EB4" w:rsidRPr="005260A6">
        <w:rPr>
          <w:rFonts w:cs="Arial"/>
        </w:rPr>
        <w:t>der elektrotechnischen Anlagen sind folgende</w:t>
      </w:r>
      <w:r w:rsidR="00737EB4" w:rsidRPr="00020D9A">
        <w:rPr>
          <w:rFonts w:cs="Arial"/>
        </w:rPr>
        <w:t xml:space="preserve"> Leistungen zu erbringen:</w:t>
      </w:r>
    </w:p>
    <w:p w14:paraId="24DF547C" w14:textId="77777777" w:rsidR="00737EB4" w:rsidRPr="00020D9A" w:rsidRDefault="00737EB4" w:rsidP="00737EB4">
      <w:pPr>
        <w:ind w:left="705" w:hanging="705"/>
        <w:jc w:val="both"/>
        <w:rPr>
          <w:rFonts w:cs="Arial"/>
        </w:rPr>
      </w:pPr>
    </w:p>
    <w:p w14:paraId="26B8D7D7" w14:textId="77777777" w:rsidR="00737EB4" w:rsidRDefault="00737EB4" w:rsidP="00737EB4">
      <w:pPr>
        <w:numPr>
          <w:ilvl w:val="0"/>
          <w:numId w:val="44"/>
        </w:numPr>
        <w:jc w:val="both"/>
        <w:rPr>
          <w:rFonts w:cs="Arial"/>
        </w:rPr>
      </w:pPr>
      <w:r w:rsidRPr="00020D9A">
        <w:rPr>
          <w:rFonts w:cs="Arial"/>
        </w:rPr>
        <w:t>Erstellung technischer baufachlicher Stellungnahmen</w:t>
      </w:r>
    </w:p>
    <w:p w14:paraId="1C3D0ED3" w14:textId="77777777" w:rsidR="00DB253C" w:rsidRPr="00020D9A" w:rsidRDefault="00DB253C" w:rsidP="00737EB4">
      <w:pPr>
        <w:numPr>
          <w:ilvl w:val="0"/>
          <w:numId w:val="44"/>
        </w:numPr>
        <w:jc w:val="both"/>
        <w:rPr>
          <w:rFonts w:cs="Arial"/>
        </w:rPr>
      </w:pPr>
      <w:r>
        <w:rPr>
          <w:rFonts w:cs="Arial"/>
        </w:rPr>
        <w:t>Machbarkeitsuntersuchungen</w:t>
      </w:r>
    </w:p>
    <w:p w14:paraId="6D6E8593" w14:textId="77777777" w:rsidR="00737EB4" w:rsidRPr="00020D9A" w:rsidRDefault="00737EB4" w:rsidP="00737EB4">
      <w:pPr>
        <w:numPr>
          <w:ilvl w:val="0"/>
          <w:numId w:val="44"/>
        </w:numPr>
        <w:jc w:val="both"/>
        <w:rPr>
          <w:rFonts w:cs="Arial"/>
        </w:rPr>
      </w:pPr>
      <w:r w:rsidRPr="00020D9A">
        <w:rPr>
          <w:rFonts w:cs="Arial"/>
        </w:rPr>
        <w:t>Erfassung technischer Situationen in den Auslandsvertretungen</w:t>
      </w:r>
    </w:p>
    <w:p w14:paraId="440738D6" w14:textId="77777777" w:rsidR="00737EB4" w:rsidRPr="00020D9A" w:rsidRDefault="00737EB4" w:rsidP="00737EB4">
      <w:pPr>
        <w:numPr>
          <w:ilvl w:val="0"/>
          <w:numId w:val="44"/>
        </w:numPr>
        <w:jc w:val="both"/>
        <w:rPr>
          <w:rFonts w:cs="Arial"/>
        </w:rPr>
      </w:pPr>
      <w:r w:rsidRPr="00020D9A">
        <w:rPr>
          <w:rFonts w:cs="Arial"/>
        </w:rPr>
        <w:t xml:space="preserve">Bewertung von dringenden und Notsituationen </w:t>
      </w:r>
    </w:p>
    <w:p w14:paraId="641C3AE3" w14:textId="77777777" w:rsidR="00737EB4" w:rsidRDefault="00737EB4" w:rsidP="00737EB4">
      <w:pPr>
        <w:numPr>
          <w:ilvl w:val="0"/>
          <w:numId w:val="44"/>
        </w:numPr>
        <w:jc w:val="both"/>
        <w:rPr>
          <w:rFonts w:cs="Arial"/>
        </w:rPr>
      </w:pPr>
      <w:r w:rsidRPr="00020D9A">
        <w:rPr>
          <w:rFonts w:cs="Arial"/>
        </w:rPr>
        <w:t>Kleinere</w:t>
      </w:r>
      <w:r w:rsidR="002B424E" w:rsidRPr="00020D9A">
        <w:rPr>
          <w:rFonts w:cs="Arial"/>
        </w:rPr>
        <w:t xml:space="preserve"> Funktionalbeschreibungen</w:t>
      </w:r>
      <w:r w:rsidR="00FC0A12">
        <w:rPr>
          <w:rFonts w:cs="Arial"/>
        </w:rPr>
        <w:t xml:space="preserve">, Skizzen und </w:t>
      </w:r>
      <w:r w:rsidR="008E5E30">
        <w:rPr>
          <w:rFonts w:cs="Arial"/>
        </w:rPr>
        <w:t xml:space="preserve">Unterstützung bei </w:t>
      </w:r>
      <w:r w:rsidR="00FC0A12" w:rsidRPr="00020D9A">
        <w:rPr>
          <w:rFonts w:cs="Arial"/>
        </w:rPr>
        <w:t>Ausschreibungen</w:t>
      </w:r>
    </w:p>
    <w:p w14:paraId="2A0C0BCE" w14:textId="77777777" w:rsidR="00FC0A12" w:rsidRPr="00020D9A" w:rsidRDefault="00FC0A12" w:rsidP="00737EB4">
      <w:pPr>
        <w:numPr>
          <w:ilvl w:val="0"/>
          <w:numId w:val="44"/>
        </w:numPr>
        <w:jc w:val="both"/>
        <w:rPr>
          <w:rFonts w:cs="Arial"/>
        </w:rPr>
      </w:pPr>
      <w:r>
        <w:rPr>
          <w:rFonts w:cs="Arial"/>
        </w:rPr>
        <w:t>Abnahmen</w:t>
      </w:r>
    </w:p>
    <w:p w14:paraId="2B2DA28C" w14:textId="77777777" w:rsidR="002B424E" w:rsidRPr="00020D9A" w:rsidRDefault="002B424E" w:rsidP="00737EB4">
      <w:pPr>
        <w:numPr>
          <w:ilvl w:val="0"/>
          <w:numId w:val="44"/>
        </w:numPr>
        <w:jc w:val="both"/>
        <w:rPr>
          <w:rFonts w:cs="Arial"/>
        </w:rPr>
      </w:pPr>
      <w:r w:rsidRPr="00020D9A">
        <w:rPr>
          <w:rFonts w:cs="Arial"/>
        </w:rPr>
        <w:t xml:space="preserve">Dringend notwendige </w:t>
      </w:r>
      <w:r w:rsidR="00C63E1A">
        <w:rPr>
          <w:rFonts w:cs="Arial"/>
        </w:rPr>
        <w:t xml:space="preserve">Zusatzleistungen, wie z.B. auch geringfügige Montagetätigkeiten </w:t>
      </w:r>
      <w:r w:rsidRPr="00020D9A">
        <w:rPr>
          <w:rFonts w:cs="Arial"/>
        </w:rPr>
        <w:t>zur Aufrechterhaltung des Betriebes der Vertretungen</w:t>
      </w:r>
    </w:p>
    <w:p w14:paraId="10C19DFE" w14:textId="77777777" w:rsidR="00737EB4" w:rsidRPr="00020D9A" w:rsidRDefault="00737EB4" w:rsidP="00737EB4">
      <w:pPr>
        <w:jc w:val="both"/>
        <w:rPr>
          <w:rFonts w:cs="Arial"/>
        </w:rPr>
      </w:pPr>
    </w:p>
    <w:p w14:paraId="6ED6D789" w14:textId="77777777" w:rsidR="00737EB4" w:rsidRPr="00020D9A" w:rsidRDefault="006147EB" w:rsidP="007A0336">
      <w:pPr>
        <w:pStyle w:val="KeinLeerraum"/>
        <w:ind w:left="705" w:firstLine="4"/>
        <w:jc w:val="both"/>
        <w:rPr>
          <w:rFonts w:cs="Arial"/>
        </w:rPr>
      </w:pPr>
      <w:r w:rsidRPr="00020D9A">
        <w:rPr>
          <w:rFonts w:cs="Arial"/>
        </w:rPr>
        <w:t>3.2</w:t>
      </w:r>
      <w:r w:rsidRPr="00020D9A">
        <w:rPr>
          <w:rFonts w:cs="Arial"/>
        </w:rPr>
        <w:tab/>
      </w:r>
      <w:r w:rsidR="00737EB4" w:rsidRPr="00020D9A">
        <w:rPr>
          <w:rFonts w:cs="Arial"/>
        </w:rPr>
        <w:t>Diese zu erbringenden Leistungen beinhalten angelehnt an die Kostengruppen der DIN 276-1 gewerkeübergreifend folgende Kostengruppen:</w:t>
      </w:r>
    </w:p>
    <w:p w14:paraId="4317A0CD" w14:textId="77777777" w:rsidR="00737EB4" w:rsidRPr="00020D9A" w:rsidRDefault="00737EB4" w:rsidP="00737EB4">
      <w:pPr>
        <w:pStyle w:val="KeinLeerraum"/>
        <w:jc w:val="both"/>
        <w:rPr>
          <w:rFonts w:cs="Arial"/>
        </w:rPr>
      </w:pPr>
    </w:p>
    <w:p w14:paraId="7C80A007" w14:textId="1A28A97E" w:rsidR="00737EB4" w:rsidRDefault="00737EB4" w:rsidP="00737EB4">
      <w:pPr>
        <w:pStyle w:val="KeinLeerraum"/>
        <w:ind w:firstLine="705"/>
        <w:jc w:val="both"/>
        <w:rPr>
          <w:rFonts w:cs="Arial"/>
        </w:rPr>
      </w:pPr>
      <w:r w:rsidRPr="005260A6">
        <w:rPr>
          <w:rFonts w:cs="Arial"/>
        </w:rPr>
        <w:t>Rahmenvertrag A:</w:t>
      </w:r>
    </w:p>
    <w:p w14:paraId="24FAFB73" w14:textId="77777777" w:rsidR="000E57F0" w:rsidRPr="005260A6" w:rsidRDefault="000E57F0" w:rsidP="00737EB4">
      <w:pPr>
        <w:pStyle w:val="KeinLeerraum"/>
        <w:ind w:firstLine="705"/>
        <w:jc w:val="both"/>
        <w:rPr>
          <w:rFonts w:cs="Arial"/>
        </w:rPr>
      </w:pPr>
    </w:p>
    <w:p w14:paraId="6D88184A" w14:textId="77777777" w:rsidR="00737EB4" w:rsidRPr="005260A6" w:rsidRDefault="00737EB4" w:rsidP="00737EB4">
      <w:pPr>
        <w:pStyle w:val="KeinLeerraum"/>
        <w:ind w:firstLine="705"/>
        <w:jc w:val="both"/>
        <w:rPr>
          <w:rFonts w:cs="Arial"/>
        </w:rPr>
      </w:pPr>
      <w:r w:rsidRPr="005260A6">
        <w:rPr>
          <w:rFonts w:cs="Arial"/>
        </w:rPr>
        <w:t>-</w:t>
      </w:r>
      <w:r w:rsidRPr="005260A6">
        <w:rPr>
          <w:rFonts w:cs="Arial"/>
        </w:rPr>
        <w:tab/>
        <w:t>KG 440 Starkstromanlagen</w:t>
      </w:r>
    </w:p>
    <w:p w14:paraId="1918B084" w14:textId="77777777" w:rsidR="00737EB4" w:rsidRPr="005260A6" w:rsidRDefault="00737EB4" w:rsidP="00737EB4">
      <w:pPr>
        <w:pStyle w:val="KeinLeerraum"/>
        <w:ind w:firstLine="705"/>
        <w:jc w:val="both"/>
        <w:rPr>
          <w:rFonts w:cs="Arial"/>
        </w:rPr>
      </w:pPr>
      <w:r w:rsidRPr="005260A6">
        <w:rPr>
          <w:rFonts w:cs="Arial"/>
        </w:rPr>
        <w:t xml:space="preserve">- </w:t>
      </w:r>
      <w:r w:rsidRPr="005260A6">
        <w:rPr>
          <w:rFonts w:cs="Arial"/>
        </w:rPr>
        <w:tab/>
        <w:t>KG 441 Hoch- und Mittelspannungsanlagen</w:t>
      </w:r>
    </w:p>
    <w:p w14:paraId="63388581" w14:textId="37EB0C19" w:rsidR="00170A5F" w:rsidRPr="005260A6" w:rsidRDefault="00170A5F" w:rsidP="00737EB4">
      <w:pPr>
        <w:pStyle w:val="KeinLeerraum"/>
        <w:ind w:firstLine="705"/>
        <w:jc w:val="both"/>
        <w:rPr>
          <w:rFonts w:cs="Arial"/>
        </w:rPr>
      </w:pPr>
      <w:r w:rsidRPr="005260A6">
        <w:rPr>
          <w:rFonts w:cs="Arial"/>
        </w:rPr>
        <w:t>-</w:t>
      </w:r>
      <w:r w:rsidRPr="005260A6">
        <w:rPr>
          <w:rFonts w:cs="Arial"/>
        </w:rPr>
        <w:tab/>
        <w:t xml:space="preserve">KG 442 </w:t>
      </w:r>
      <w:r w:rsidR="000E57F0">
        <w:rPr>
          <w:rFonts w:cs="Arial"/>
        </w:rPr>
        <w:t>Eigenstromversorgungsanlagen</w:t>
      </w:r>
    </w:p>
    <w:p w14:paraId="0A667FA2" w14:textId="77777777" w:rsidR="006147EB" w:rsidRPr="00020D9A" w:rsidRDefault="00737EB4" w:rsidP="00737EB4">
      <w:pPr>
        <w:pStyle w:val="KeinLeerraum"/>
        <w:ind w:firstLine="705"/>
        <w:jc w:val="both"/>
        <w:rPr>
          <w:rFonts w:cs="Arial"/>
        </w:rPr>
      </w:pPr>
      <w:r w:rsidRPr="005260A6">
        <w:rPr>
          <w:rFonts w:cs="Arial"/>
        </w:rPr>
        <w:t>-</w:t>
      </w:r>
      <w:r w:rsidRPr="005260A6">
        <w:rPr>
          <w:rFonts w:cs="Arial"/>
        </w:rPr>
        <w:tab/>
        <w:t>KG 443 Niederspannungsschaltanlagen</w:t>
      </w:r>
    </w:p>
    <w:p w14:paraId="193B0E32" w14:textId="77777777" w:rsidR="00737EB4" w:rsidRPr="00020D9A" w:rsidRDefault="00737EB4" w:rsidP="00737EB4">
      <w:pPr>
        <w:pStyle w:val="KeinLeerraum"/>
        <w:jc w:val="both"/>
        <w:rPr>
          <w:rFonts w:cs="Arial"/>
        </w:rPr>
      </w:pPr>
    </w:p>
    <w:p w14:paraId="099C4B51" w14:textId="77777777" w:rsidR="00737EB4" w:rsidRPr="00020D9A" w:rsidRDefault="00737EB4" w:rsidP="007A0336">
      <w:pPr>
        <w:pStyle w:val="KeinLeerraum"/>
        <w:ind w:left="705" w:firstLine="4"/>
        <w:jc w:val="both"/>
        <w:rPr>
          <w:rFonts w:cs="Arial"/>
        </w:rPr>
      </w:pPr>
      <w:r w:rsidRPr="00020D9A">
        <w:rPr>
          <w:rFonts w:cs="Arial"/>
        </w:rPr>
        <w:t xml:space="preserve">3.3 </w:t>
      </w:r>
      <w:r w:rsidR="002B424E" w:rsidRPr="00020D9A">
        <w:rPr>
          <w:rFonts w:cs="Arial"/>
        </w:rPr>
        <w:tab/>
      </w:r>
      <w:r w:rsidRPr="00020D9A">
        <w:rPr>
          <w:rFonts w:cs="Arial"/>
        </w:rPr>
        <w:t>Im Weiteren siehe Leistungsbeschreibung (Anlage 1)</w:t>
      </w:r>
    </w:p>
    <w:p w14:paraId="4C0209EA" w14:textId="77777777" w:rsidR="00F11096" w:rsidRPr="00020D9A" w:rsidRDefault="00F11096" w:rsidP="00737EB4">
      <w:pPr>
        <w:pStyle w:val="KeinLeerraum"/>
        <w:jc w:val="both"/>
        <w:rPr>
          <w:rFonts w:cs="Arial"/>
        </w:rPr>
      </w:pPr>
    </w:p>
    <w:p w14:paraId="05432549" w14:textId="77777777" w:rsidR="00F11096" w:rsidRPr="00FB6331" w:rsidRDefault="00FB6331" w:rsidP="00FB6331">
      <w:pPr>
        <w:pStyle w:val="berschrift1"/>
        <w:keepNext w:val="0"/>
        <w:widowControl w:val="0"/>
        <w:jc w:val="center"/>
        <w:rPr>
          <w:rFonts w:cs="Arial"/>
        </w:rPr>
      </w:pPr>
      <w:r>
        <w:br w:type="page"/>
      </w:r>
      <w:bookmarkStart w:id="4" w:name="_Toc190091369"/>
      <w:bookmarkStart w:id="5" w:name="_Toc212027898"/>
      <w:r w:rsidR="00F11096" w:rsidRPr="00FB6331">
        <w:rPr>
          <w:rFonts w:cs="Arial"/>
        </w:rPr>
        <w:lastRenderedPageBreak/>
        <w:t>§ 4</w:t>
      </w:r>
      <w:r w:rsidR="005E3624" w:rsidRPr="00FB6331">
        <w:rPr>
          <w:rFonts w:cs="Arial"/>
        </w:rPr>
        <w:t xml:space="preserve"> </w:t>
      </w:r>
      <w:r w:rsidR="005E3624" w:rsidRPr="00FB6331">
        <w:rPr>
          <w:rFonts w:cs="Arial"/>
        </w:rPr>
        <w:tab/>
      </w:r>
      <w:r w:rsidR="00F11096" w:rsidRPr="00FB6331">
        <w:rPr>
          <w:rFonts w:cs="Arial"/>
        </w:rPr>
        <w:t>Unterlagen zum Vertrag</w:t>
      </w:r>
      <w:bookmarkEnd w:id="4"/>
      <w:bookmarkEnd w:id="5"/>
    </w:p>
    <w:p w14:paraId="7BFA1BBC" w14:textId="77777777" w:rsidR="00F11096" w:rsidRPr="00020D9A" w:rsidRDefault="00F11096" w:rsidP="00F11096">
      <w:pPr>
        <w:jc w:val="both"/>
        <w:rPr>
          <w:szCs w:val="22"/>
        </w:rPr>
      </w:pPr>
    </w:p>
    <w:p w14:paraId="450700AB" w14:textId="77777777" w:rsidR="00F11096" w:rsidRPr="00020D9A" w:rsidRDefault="00F11096" w:rsidP="00F11096">
      <w:pPr>
        <w:jc w:val="both"/>
        <w:rPr>
          <w:szCs w:val="22"/>
        </w:rPr>
      </w:pPr>
    </w:p>
    <w:p w14:paraId="38B18640" w14:textId="1ACAE450" w:rsidR="00AD3EB7" w:rsidRDefault="00AD3EB7" w:rsidP="00AD3EB7">
      <w:pPr>
        <w:numPr>
          <w:ilvl w:val="0"/>
          <w:numId w:val="45"/>
        </w:numPr>
        <w:jc w:val="both"/>
      </w:pPr>
      <w:r>
        <w:t xml:space="preserve">Anlage </w:t>
      </w:r>
      <w:r w:rsidRPr="00D529FA">
        <w:t>Leistungsbeschreibung - Umfang und Inhalt der Planer-Technikeranfrage</w:t>
      </w:r>
    </w:p>
    <w:p w14:paraId="0D780ED5" w14:textId="0C4ABA46" w:rsidR="00AD3EB7" w:rsidRDefault="00AD3EB7" w:rsidP="00AD3EB7">
      <w:pPr>
        <w:numPr>
          <w:ilvl w:val="0"/>
          <w:numId w:val="45"/>
        </w:numPr>
        <w:jc w:val="both"/>
      </w:pPr>
      <w:r>
        <w:t>Anlage Einzelauftrag zum Rahmenvertrag als Abruf</w:t>
      </w:r>
    </w:p>
    <w:p w14:paraId="51DDC317" w14:textId="29D8D0B2" w:rsidR="00AD3EB7" w:rsidRDefault="00AD3EB7" w:rsidP="00AD3EB7">
      <w:pPr>
        <w:numPr>
          <w:ilvl w:val="0"/>
          <w:numId w:val="45"/>
        </w:numPr>
        <w:jc w:val="both"/>
      </w:pPr>
      <w:r>
        <w:t xml:space="preserve">Anlage Buchung </w:t>
      </w:r>
      <w:proofErr w:type="spellStart"/>
      <w:r>
        <w:t>Amex</w:t>
      </w:r>
      <w:proofErr w:type="spellEnd"/>
      <w:r>
        <w:t xml:space="preserve"> GBT Planer</w:t>
      </w:r>
    </w:p>
    <w:p w14:paraId="43922EA9" w14:textId="7DCAF827" w:rsidR="00AD3EB7" w:rsidRDefault="00AD3EB7" w:rsidP="00AD3EB7">
      <w:pPr>
        <w:numPr>
          <w:ilvl w:val="0"/>
          <w:numId w:val="45"/>
        </w:numPr>
        <w:jc w:val="both"/>
      </w:pPr>
      <w:r>
        <w:t xml:space="preserve">Anlage </w:t>
      </w:r>
      <w:r w:rsidRPr="00AC424C">
        <w:t>Merkblatt zur Flugbuchung über A</w:t>
      </w:r>
      <w:r>
        <w:t>mex</w:t>
      </w:r>
      <w:r w:rsidRPr="00AC424C">
        <w:t xml:space="preserve"> GBT</w:t>
      </w:r>
      <w:r>
        <w:t xml:space="preserve"> Planer</w:t>
      </w:r>
    </w:p>
    <w:p w14:paraId="5A14D30C" w14:textId="6E9EF8E9" w:rsidR="00AD3EB7" w:rsidRDefault="00AD3EB7" w:rsidP="00AD3EB7">
      <w:pPr>
        <w:ind w:left="360"/>
        <w:jc w:val="both"/>
      </w:pPr>
      <w:r>
        <w:t>-</w:t>
      </w:r>
      <w:r>
        <w:tab/>
        <w:t xml:space="preserve">Anlage Buchung </w:t>
      </w:r>
      <w:proofErr w:type="spellStart"/>
      <w:r>
        <w:t>Amex</w:t>
      </w:r>
      <w:proofErr w:type="spellEnd"/>
      <w:r>
        <w:t xml:space="preserve"> GBT Monteur eco</w:t>
      </w:r>
    </w:p>
    <w:p w14:paraId="6BF16267" w14:textId="63BFEF83" w:rsidR="00AD3EB7" w:rsidRDefault="00AD3EB7" w:rsidP="00AD3EB7">
      <w:pPr>
        <w:ind w:left="360"/>
        <w:jc w:val="both"/>
      </w:pPr>
      <w:r>
        <w:t>-</w:t>
      </w:r>
      <w:r>
        <w:tab/>
        <w:t>Anlage Merkblatt zur Flugbuchung über Amex Monteur</w:t>
      </w:r>
    </w:p>
    <w:p w14:paraId="2658EA9A" w14:textId="460F33DC" w:rsidR="00AD3EB7" w:rsidRDefault="00AD3EB7" w:rsidP="00AD3EB7">
      <w:pPr>
        <w:numPr>
          <w:ilvl w:val="0"/>
          <w:numId w:val="45"/>
        </w:numPr>
      </w:pPr>
      <w:r>
        <w:t xml:space="preserve">Anlage </w:t>
      </w:r>
      <w:r w:rsidRPr="009A5ED7">
        <w:t xml:space="preserve">AGB des </w:t>
      </w:r>
      <w:r>
        <w:t>Bundesamts für Auswärtige Angelegenheiten (AA)</w:t>
      </w:r>
    </w:p>
    <w:p w14:paraId="50455D8E" w14:textId="07E977BD" w:rsidR="007D19D7" w:rsidRDefault="007D19D7" w:rsidP="00AD3EB7">
      <w:pPr>
        <w:numPr>
          <w:ilvl w:val="0"/>
          <w:numId w:val="45"/>
        </w:numPr>
      </w:pPr>
      <w:r>
        <w:t xml:space="preserve">Anlage </w:t>
      </w:r>
      <w:r w:rsidRPr="007D19D7">
        <w:t>Allgemeine Vertragsbestimmungen (AVB)</w:t>
      </w:r>
    </w:p>
    <w:p w14:paraId="3C2CE00D" w14:textId="77777777" w:rsidR="00F11096" w:rsidRDefault="00F11096" w:rsidP="00737EB4">
      <w:pPr>
        <w:pStyle w:val="KeinLeerraum"/>
        <w:jc w:val="both"/>
      </w:pPr>
    </w:p>
    <w:p w14:paraId="209C1EDA" w14:textId="77777777" w:rsidR="006147EB" w:rsidRPr="00FB6331" w:rsidRDefault="005E3624" w:rsidP="00FB6331">
      <w:pPr>
        <w:pStyle w:val="berschrift1"/>
        <w:keepNext w:val="0"/>
        <w:widowControl w:val="0"/>
        <w:jc w:val="center"/>
        <w:rPr>
          <w:rFonts w:cs="Arial"/>
        </w:rPr>
      </w:pPr>
      <w:bookmarkStart w:id="6" w:name="_Toc212027899"/>
      <w:r w:rsidRPr="00FB6331">
        <w:rPr>
          <w:rFonts w:cs="Arial"/>
        </w:rPr>
        <w:t xml:space="preserve">§ </w:t>
      </w:r>
      <w:r w:rsidR="00F11096" w:rsidRPr="00FB6331">
        <w:rPr>
          <w:rFonts w:cs="Arial"/>
        </w:rPr>
        <w:t>5</w:t>
      </w:r>
      <w:r w:rsidR="006147EB" w:rsidRPr="00FB6331">
        <w:rPr>
          <w:rFonts w:cs="Arial"/>
        </w:rPr>
        <w:tab/>
      </w:r>
      <w:r w:rsidR="00EA080E" w:rsidRPr="00FB6331">
        <w:rPr>
          <w:rFonts w:cs="Arial"/>
        </w:rPr>
        <w:t>Honorar</w:t>
      </w:r>
      <w:r w:rsidR="00986475">
        <w:rPr>
          <w:rFonts w:cs="Arial"/>
        </w:rPr>
        <w:t xml:space="preserve"> und Abrufvereinbarung</w:t>
      </w:r>
      <w:bookmarkEnd w:id="6"/>
    </w:p>
    <w:p w14:paraId="205859A7" w14:textId="77777777" w:rsidR="00EA080E" w:rsidRDefault="00EA080E" w:rsidP="006147EB">
      <w:pPr>
        <w:ind w:left="142"/>
        <w:rPr>
          <w:rFonts w:ascii="Univers" w:hAnsi="Univers"/>
          <w:b/>
          <w:u w:val="single"/>
        </w:rPr>
      </w:pPr>
    </w:p>
    <w:p w14:paraId="787427F1" w14:textId="77777777" w:rsidR="00EA080E" w:rsidRPr="00FD566B" w:rsidRDefault="00EA080E" w:rsidP="00FF78EC">
      <w:pPr>
        <w:ind w:left="708"/>
      </w:pPr>
      <w:r w:rsidRPr="00FD566B">
        <w:t xml:space="preserve">Der Auftragnehmer erhält für seine Leistungen ein Honorar, das wie folgt vereinbart wird: </w:t>
      </w:r>
    </w:p>
    <w:p w14:paraId="1B2D454F" w14:textId="77777777" w:rsidR="00FF78EC" w:rsidRPr="00FD566B" w:rsidRDefault="00FF78EC" w:rsidP="00FF78EC"/>
    <w:p w14:paraId="32C8ABCF" w14:textId="77777777" w:rsidR="00EA080E" w:rsidRPr="007A0336" w:rsidRDefault="00F11096" w:rsidP="007A0336">
      <w:pPr>
        <w:ind w:firstLine="709"/>
        <w:rPr>
          <w:rFonts w:cs="Arial"/>
        </w:rPr>
      </w:pPr>
      <w:r w:rsidRPr="007A0336">
        <w:rPr>
          <w:rFonts w:cs="Arial"/>
        </w:rPr>
        <w:t>5</w:t>
      </w:r>
      <w:r w:rsidR="00FF78EC" w:rsidRPr="007A0336">
        <w:rPr>
          <w:rFonts w:cs="Arial"/>
        </w:rPr>
        <w:t xml:space="preserve">.1. </w:t>
      </w:r>
      <w:r w:rsidR="00EA080E" w:rsidRPr="007A0336">
        <w:rPr>
          <w:rFonts w:cs="Arial"/>
        </w:rPr>
        <w:t>Abrechnung nach Aufwand im Inland:</w:t>
      </w:r>
    </w:p>
    <w:p w14:paraId="5774024F" w14:textId="77777777" w:rsidR="008D22CB" w:rsidRDefault="008D22CB" w:rsidP="00850177"/>
    <w:p w14:paraId="18896FF0" w14:textId="77777777" w:rsidR="00EA080E" w:rsidRPr="00FD566B" w:rsidRDefault="00EA080E" w:rsidP="00441410">
      <w:pPr>
        <w:ind w:left="708"/>
      </w:pPr>
      <w:r w:rsidRPr="00FD566B">
        <w:t xml:space="preserve">Der Aufwand für Leistungen auf Reisen ist mit der Vergütung nach </w:t>
      </w:r>
      <w:r w:rsidR="00EF1154">
        <w:t xml:space="preserve">§ </w:t>
      </w:r>
      <w:r w:rsidR="00333D27">
        <w:t>8</w:t>
      </w:r>
      <w:r w:rsidR="00504DD3" w:rsidRPr="00FD566B">
        <w:t>.</w:t>
      </w:r>
      <w:r w:rsidRPr="00FD566B">
        <w:t xml:space="preserve"> abgegolten. Folgende Stundensätze sind vereinbart:</w:t>
      </w:r>
    </w:p>
    <w:p w14:paraId="6B97F87E" w14:textId="77777777" w:rsidR="00EA080E" w:rsidRPr="00FD566B" w:rsidRDefault="00EA080E" w:rsidP="00FD566B">
      <w:pPr>
        <w:ind w:left="708"/>
      </w:pPr>
      <w:bookmarkStart w:id="7" w:name="_Hlk202184513"/>
    </w:p>
    <w:p w14:paraId="4024DD5A" w14:textId="77777777" w:rsidR="00EA080E" w:rsidRPr="00FD566B" w:rsidRDefault="00EA080E" w:rsidP="00FD566B">
      <w:pPr>
        <w:ind w:left="708"/>
      </w:pPr>
      <w:r w:rsidRPr="00FD566B">
        <w:t xml:space="preserve">- für </w:t>
      </w:r>
      <w:r w:rsidR="002B424E" w:rsidRPr="00FD566B">
        <w:t>Ingenieur</w:t>
      </w:r>
      <w:r w:rsidR="00EF1154">
        <w:t>-</w:t>
      </w:r>
      <w:r w:rsidR="002B424E" w:rsidRPr="00FD566B">
        <w:t xml:space="preserve"> und Planerleistungen und Techniker</w:t>
      </w:r>
      <w:r w:rsidRPr="00FD566B">
        <w:tab/>
      </w:r>
      <w:r w:rsidR="009C5C80">
        <w:fldChar w:fldCharType="begin">
          <w:ffData>
            <w:name w:val="Text3"/>
            <w:enabled/>
            <w:calcOnExit w:val="0"/>
            <w:textInput/>
          </w:ffData>
        </w:fldChar>
      </w:r>
      <w:r w:rsidR="009C5C80">
        <w:instrText xml:space="preserve"> </w:instrText>
      </w:r>
      <w:bookmarkStart w:id="8" w:name="Text3"/>
      <w:r w:rsidR="009C5C80">
        <w:instrText xml:space="preserve">FORMTEXT </w:instrText>
      </w:r>
      <w:r w:rsidR="009C5C80">
        <w:fldChar w:fldCharType="separate"/>
      </w:r>
      <w:r w:rsidR="009C5C80">
        <w:rPr>
          <w:noProof/>
        </w:rPr>
        <w:t> </w:t>
      </w:r>
      <w:r w:rsidR="009C5C80">
        <w:rPr>
          <w:noProof/>
        </w:rPr>
        <w:t> </w:t>
      </w:r>
      <w:r w:rsidR="009C5C80">
        <w:rPr>
          <w:noProof/>
        </w:rPr>
        <w:t> </w:t>
      </w:r>
      <w:r w:rsidR="009C5C80">
        <w:rPr>
          <w:noProof/>
        </w:rPr>
        <w:t> </w:t>
      </w:r>
      <w:r w:rsidR="009C5C80">
        <w:rPr>
          <w:noProof/>
        </w:rPr>
        <w:t> </w:t>
      </w:r>
      <w:r w:rsidR="009C5C80">
        <w:fldChar w:fldCharType="end"/>
      </w:r>
      <w:bookmarkEnd w:id="8"/>
      <w:r w:rsidR="009C5C80">
        <w:t xml:space="preserve"> </w:t>
      </w:r>
      <w:r w:rsidRPr="00FD566B">
        <w:t>EUR/Stunde</w:t>
      </w:r>
    </w:p>
    <w:p w14:paraId="614CAEF8" w14:textId="77777777" w:rsidR="00EA080E" w:rsidRPr="00FD566B" w:rsidRDefault="00EA080E" w:rsidP="00FD566B">
      <w:pPr>
        <w:ind w:left="708"/>
      </w:pPr>
      <w:r w:rsidRPr="00FD566B">
        <w:t xml:space="preserve">- für </w:t>
      </w:r>
      <w:r w:rsidR="002B424E" w:rsidRPr="00FD566B">
        <w:t xml:space="preserve">technischen </w:t>
      </w:r>
      <w:r w:rsidRPr="00FD566B">
        <w:t>Mitarbeiter</w:t>
      </w:r>
      <w:r w:rsidRPr="00FD566B">
        <w:tab/>
      </w:r>
      <w:r w:rsidRPr="00FD566B">
        <w:tab/>
      </w:r>
      <w:r w:rsidRPr="00FD566B">
        <w:tab/>
      </w:r>
      <w:r w:rsidRPr="00FD566B">
        <w:tab/>
      </w:r>
      <w:r w:rsidR="00FF78EC" w:rsidRPr="00FD566B">
        <w:tab/>
      </w:r>
      <w:r w:rsidR="009C5C80">
        <w:fldChar w:fldCharType="begin">
          <w:ffData>
            <w:name w:val="Text2"/>
            <w:enabled/>
            <w:calcOnExit w:val="0"/>
            <w:textInput/>
          </w:ffData>
        </w:fldChar>
      </w:r>
      <w:r w:rsidR="009C5C80">
        <w:instrText xml:space="preserve"> </w:instrText>
      </w:r>
      <w:bookmarkStart w:id="9" w:name="Text2"/>
      <w:r w:rsidR="009C5C80">
        <w:instrText xml:space="preserve">FORMTEXT </w:instrText>
      </w:r>
      <w:r w:rsidR="009C5C80">
        <w:fldChar w:fldCharType="separate"/>
      </w:r>
      <w:r w:rsidR="009C5C80">
        <w:rPr>
          <w:noProof/>
        </w:rPr>
        <w:t> </w:t>
      </w:r>
      <w:r w:rsidR="009C5C80">
        <w:rPr>
          <w:noProof/>
        </w:rPr>
        <w:t> </w:t>
      </w:r>
      <w:r w:rsidR="009C5C80">
        <w:rPr>
          <w:noProof/>
        </w:rPr>
        <w:t> </w:t>
      </w:r>
      <w:r w:rsidR="009C5C80">
        <w:rPr>
          <w:noProof/>
        </w:rPr>
        <w:t> </w:t>
      </w:r>
      <w:r w:rsidR="009C5C80">
        <w:rPr>
          <w:noProof/>
        </w:rPr>
        <w:t> </w:t>
      </w:r>
      <w:r w:rsidR="009C5C80">
        <w:fldChar w:fldCharType="end"/>
      </w:r>
      <w:bookmarkEnd w:id="9"/>
      <w:r w:rsidR="009C5C80">
        <w:t xml:space="preserve"> </w:t>
      </w:r>
      <w:r w:rsidRPr="00FD566B">
        <w:t>EUR/Stunde</w:t>
      </w:r>
    </w:p>
    <w:p w14:paraId="55E141CD" w14:textId="44723DB1" w:rsidR="00987667" w:rsidRPr="00FD566B" w:rsidRDefault="00EA080E" w:rsidP="00FD566B">
      <w:pPr>
        <w:ind w:left="708"/>
      </w:pPr>
      <w:r w:rsidRPr="00FD566B">
        <w:t>- für technische Zeichner</w:t>
      </w:r>
      <w:r w:rsidR="000A52EA" w:rsidRPr="00FD566B">
        <w:t>, Monteure</w:t>
      </w:r>
      <w:r w:rsidRPr="00FD566B">
        <w:t xml:space="preserve"> und sonstige </w:t>
      </w:r>
      <w:r w:rsidR="00F979C8">
        <w:tab/>
      </w:r>
      <w:r w:rsidR="00F979C8">
        <w:tab/>
      </w:r>
    </w:p>
    <w:p w14:paraId="3DA629EB" w14:textId="77777777" w:rsidR="009C5C80" w:rsidRDefault="009C5C80" w:rsidP="000A52EA">
      <w:pPr>
        <w:ind w:left="708"/>
      </w:pPr>
      <w:r>
        <w:t xml:space="preserve">  </w:t>
      </w:r>
      <w:r w:rsidR="00EA080E" w:rsidRPr="00FD566B">
        <w:t xml:space="preserve">Mitarbeiter mit vergleichbarer </w:t>
      </w:r>
      <w:r w:rsidR="00987667" w:rsidRPr="00FD566B">
        <w:t>Qualifikation</w:t>
      </w:r>
      <w:r w:rsidR="00EA080E" w:rsidRPr="00FD566B">
        <w:t xml:space="preserve">, </w:t>
      </w:r>
      <w:r w:rsidR="008F75E7" w:rsidRPr="00FD566B">
        <w:t xml:space="preserve">die technische oder </w:t>
      </w:r>
    </w:p>
    <w:p w14:paraId="2AA2EB0C" w14:textId="77777777" w:rsidR="00EA080E" w:rsidRPr="00FD566B" w:rsidRDefault="009C5C80" w:rsidP="000A52EA">
      <w:pPr>
        <w:ind w:left="708"/>
      </w:pPr>
      <w:r>
        <w:t xml:space="preserve">  </w:t>
      </w:r>
      <w:r w:rsidR="008F75E7" w:rsidRPr="00FD566B">
        <w:t>wirtschaftlichen Aufgaben</w:t>
      </w:r>
      <w:r w:rsidR="00EA080E" w:rsidRPr="00FD566B">
        <w:t xml:space="preserve"> erfüllen:</w:t>
      </w:r>
      <w:r w:rsidR="00EA080E" w:rsidRPr="00FD566B">
        <w:tab/>
      </w:r>
      <w:r w:rsidR="00FF78EC" w:rsidRPr="00FD566B">
        <w:tab/>
      </w:r>
      <w:bookmarkStart w:id="10" w:name="_Hlk201918138"/>
      <w:r>
        <w:tab/>
      </w:r>
      <w:r>
        <w:tab/>
      </w:r>
      <w:r>
        <w:fldChar w:fldCharType="begin">
          <w:ffData>
            <w:name w:val="Text1"/>
            <w:enabled/>
            <w:calcOnExit w:val="0"/>
            <w:textInput/>
          </w:ffData>
        </w:fldChar>
      </w:r>
      <w:bookmarkStart w:id="1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r>
        <w:t xml:space="preserve"> </w:t>
      </w:r>
      <w:r w:rsidR="00EA080E" w:rsidRPr="00FD566B">
        <w:t>EUR/Stunde</w:t>
      </w:r>
      <w:r w:rsidR="00987667" w:rsidRPr="00FD566B">
        <w:t xml:space="preserve"> </w:t>
      </w:r>
      <w:bookmarkEnd w:id="10"/>
    </w:p>
    <w:bookmarkEnd w:id="7"/>
    <w:p w14:paraId="471FFA8F" w14:textId="77777777" w:rsidR="000A52EA" w:rsidRPr="00FD566B" w:rsidRDefault="000A52EA" w:rsidP="00FD566B"/>
    <w:p w14:paraId="30DC1991" w14:textId="77777777" w:rsidR="000A52EA" w:rsidRPr="00FD566B" w:rsidRDefault="000A52EA" w:rsidP="00FD566B">
      <w:pPr>
        <w:ind w:left="708"/>
      </w:pPr>
      <w:r w:rsidRPr="00FD566B">
        <w:t>Zuschläge auf nachzuweisende marktübliche Angebote für folgende Leistungen die nicht im Haus des AN abgedeckt werden können i.H.v.H:</w:t>
      </w:r>
    </w:p>
    <w:p w14:paraId="06CD8C72" w14:textId="77777777" w:rsidR="000A52EA" w:rsidRPr="00FD566B" w:rsidRDefault="000A52EA" w:rsidP="00FD566B"/>
    <w:p w14:paraId="1691B0CE" w14:textId="77777777" w:rsidR="000A52EA" w:rsidRPr="00FD566B" w:rsidRDefault="000A52EA" w:rsidP="00FD566B">
      <w:pPr>
        <w:ind w:firstLine="708"/>
      </w:pPr>
      <w:r w:rsidRPr="00FD566B">
        <w:t>Laborleistungen</w:t>
      </w:r>
      <w:r w:rsidRPr="00FD566B">
        <w:tab/>
      </w:r>
      <w:r w:rsidRPr="00FD566B">
        <w:tab/>
      </w:r>
      <w:r w:rsidRPr="00FD566B">
        <w:tab/>
      </w:r>
      <w:r w:rsidRPr="00FD566B">
        <w:tab/>
      </w:r>
      <w:r w:rsidRPr="00FD566B">
        <w:tab/>
      </w:r>
      <w:r w:rsidRPr="00FD566B">
        <w:tab/>
      </w:r>
      <w:r w:rsidR="00B80A07">
        <w:fldChar w:fldCharType="begin">
          <w:ffData>
            <w:name w:val="Text1"/>
            <w:enabled/>
            <w:calcOnExit w:val="0"/>
            <w:textInput/>
          </w:ffData>
        </w:fldChar>
      </w:r>
      <w:r w:rsidR="00B80A07">
        <w:instrText xml:space="preserve"> FORMTEXT </w:instrText>
      </w:r>
      <w:r w:rsidR="00B80A07">
        <w:fldChar w:fldCharType="separate"/>
      </w:r>
      <w:r w:rsidR="00B80A07">
        <w:rPr>
          <w:noProof/>
        </w:rPr>
        <w:t> </w:t>
      </w:r>
      <w:r w:rsidR="00B80A07">
        <w:rPr>
          <w:noProof/>
        </w:rPr>
        <w:t> </w:t>
      </w:r>
      <w:r w:rsidR="00B80A07">
        <w:rPr>
          <w:noProof/>
        </w:rPr>
        <w:t> </w:t>
      </w:r>
      <w:r w:rsidR="00B80A07">
        <w:rPr>
          <w:noProof/>
        </w:rPr>
        <w:t> </w:t>
      </w:r>
      <w:r w:rsidR="00B80A07">
        <w:rPr>
          <w:noProof/>
        </w:rPr>
        <w:t> </w:t>
      </w:r>
      <w:r w:rsidR="00B80A07">
        <w:fldChar w:fldCharType="end"/>
      </w:r>
      <w:r w:rsidRPr="00FD566B">
        <w:tab/>
        <w:t>%</w:t>
      </w:r>
    </w:p>
    <w:p w14:paraId="6E389BEF" w14:textId="77777777" w:rsidR="000A52EA" w:rsidRPr="00FD566B" w:rsidRDefault="005C2E42" w:rsidP="00FD566B">
      <w:pPr>
        <w:ind w:left="708"/>
      </w:pPr>
      <w:r>
        <w:t xml:space="preserve">Externe </w:t>
      </w:r>
      <w:r w:rsidR="000A52EA" w:rsidRPr="00FD566B">
        <w:t xml:space="preserve">Fachplanerleistungen </w:t>
      </w:r>
      <w:r w:rsidR="000A52EA" w:rsidRPr="00FD566B">
        <w:tab/>
      </w:r>
      <w:r w:rsidR="000A52EA" w:rsidRPr="00FD566B">
        <w:tab/>
      </w:r>
      <w:r w:rsidR="000A52EA" w:rsidRPr="00FD566B">
        <w:tab/>
      </w:r>
      <w:r w:rsidR="000A52EA" w:rsidRPr="00FD566B">
        <w:tab/>
      </w:r>
      <w:r w:rsidR="00B80A07">
        <w:fldChar w:fldCharType="begin">
          <w:ffData>
            <w:name w:val="Text1"/>
            <w:enabled/>
            <w:calcOnExit w:val="0"/>
            <w:textInput/>
          </w:ffData>
        </w:fldChar>
      </w:r>
      <w:r w:rsidR="00B80A07">
        <w:instrText xml:space="preserve"> FORMTEXT </w:instrText>
      </w:r>
      <w:r w:rsidR="00B80A07">
        <w:fldChar w:fldCharType="separate"/>
      </w:r>
      <w:r w:rsidR="00B80A07">
        <w:rPr>
          <w:noProof/>
        </w:rPr>
        <w:t> </w:t>
      </w:r>
      <w:r w:rsidR="00B80A07">
        <w:rPr>
          <w:noProof/>
        </w:rPr>
        <w:t> </w:t>
      </w:r>
      <w:r w:rsidR="00B80A07">
        <w:rPr>
          <w:noProof/>
        </w:rPr>
        <w:t> </w:t>
      </w:r>
      <w:r w:rsidR="00B80A07">
        <w:rPr>
          <w:noProof/>
        </w:rPr>
        <w:t> </w:t>
      </w:r>
      <w:r w:rsidR="00B80A07">
        <w:rPr>
          <w:noProof/>
        </w:rPr>
        <w:t> </w:t>
      </w:r>
      <w:r w:rsidR="00B80A07">
        <w:fldChar w:fldCharType="end"/>
      </w:r>
      <w:r w:rsidR="000A52EA" w:rsidRPr="00FD566B">
        <w:tab/>
        <w:t>%</w:t>
      </w:r>
    </w:p>
    <w:p w14:paraId="0CC31C82" w14:textId="77777777" w:rsidR="000A52EA" w:rsidRPr="00FD566B" w:rsidRDefault="000A52EA" w:rsidP="00FD566B">
      <w:pPr>
        <w:ind w:firstLine="708"/>
      </w:pPr>
      <w:r w:rsidRPr="00FD566B">
        <w:t xml:space="preserve">Montageleistungen </w:t>
      </w:r>
      <w:r w:rsidRPr="00FD566B">
        <w:tab/>
      </w:r>
      <w:r w:rsidRPr="00FD566B">
        <w:tab/>
      </w:r>
      <w:r w:rsidRPr="00FD566B">
        <w:tab/>
      </w:r>
      <w:r w:rsidRPr="00FD566B">
        <w:tab/>
      </w:r>
      <w:r w:rsidRPr="00FD566B">
        <w:tab/>
      </w:r>
      <w:r w:rsidRPr="00FD566B">
        <w:tab/>
      </w:r>
      <w:r w:rsidR="00B80A07">
        <w:fldChar w:fldCharType="begin">
          <w:ffData>
            <w:name w:val="Text1"/>
            <w:enabled/>
            <w:calcOnExit w:val="0"/>
            <w:textInput/>
          </w:ffData>
        </w:fldChar>
      </w:r>
      <w:r w:rsidR="00B80A07">
        <w:instrText xml:space="preserve"> FORMTEXT </w:instrText>
      </w:r>
      <w:r w:rsidR="00B80A07">
        <w:fldChar w:fldCharType="separate"/>
      </w:r>
      <w:r w:rsidR="00B80A07">
        <w:rPr>
          <w:noProof/>
        </w:rPr>
        <w:t> </w:t>
      </w:r>
      <w:r w:rsidR="00B80A07">
        <w:rPr>
          <w:noProof/>
        </w:rPr>
        <w:t> </w:t>
      </w:r>
      <w:r w:rsidR="00B80A07">
        <w:rPr>
          <w:noProof/>
        </w:rPr>
        <w:t> </w:t>
      </w:r>
      <w:r w:rsidR="00B80A07">
        <w:rPr>
          <w:noProof/>
        </w:rPr>
        <w:t> </w:t>
      </w:r>
      <w:r w:rsidR="00B80A07">
        <w:rPr>
          <w:noProof/>
        </w:rPr>
        <w:t> </w:t>
      </w:r>
      <w:r w:rsidR="00B80A07">
        <w:fldChar w:fldCharType="end"/>
      </w:r>
      <w:r w:rsidR="006B1575">
        <w:tab/>
      </w:r>
      <w:r w:rsidRPr="00FD566B">
        <w:t>%</w:t>
      </w:r>
    </w:p>
    <w:p w14:paraId="3429644B" w14:textId="77777777" w:rsidR="00B80A07" w:rsidRDefault="00BA08E2" w:rsidP="00985BE1">
      <w:pPr>
        <w:ind w:left="708"/>
      </w:pPr>
      <w:r w:rsidRPr="00FD566B">
        <w:t>Übersetzerleistungen</w:t>
      </w:r>
      <w:r w:rsidRPr="00FD566B">
        <w:tab/>
      </w:r>
      <w:r w:rsidRPr="00FD566B">
        <w:tab/>
      </w:r>
      <w:r w:rsidRPr="00FD566B">
        <w:tab/>
      </w:r>
      <w:r w:rsidRPr="00FD566B">
        <w:tab/>
      </w:r>
      <w:r w:rsidRPr="00FD566B">
        <w:tab/>
      </w:r>
      <w:r w:rsidRPr="00FD566B">
        <w:tab/>
      </w:r>
      <w:r w:rsidR="00B80A07">
        <w:fldChar w:fldCharType="begin">
          <w:ffData>
            <w:name w:val="Text1"/>
            <w:enabled/>
            <w:calcOnExit w:val="0"/>
            <w:textInput/>
          </w:ffData>
        </w:fldChar>
      </w:r>
      <w:r w:rsidR="00B80A07">
        <w:instrText xml:space="preserve"> FORMTEXT </w:instrText>
      </w:r>
      <w:r w:rsidR="00B80A07">
        <w:fldChar w:fldCharType="separate"/>
      </w:r>
      <w:r w:rsidR="00B80A07">
        <w:rPr>
          <w:noProof/>
        </w:rPr>
        <w:t> </w:t>
      </w:r>
      <w:r w:rsidR="00B80A07">
        <w:rPr>
          <w:noProof/>
        </w:rPr>
        <w:t> </w:t>
      </w:r>
      <w:r w:rsidR="00B80A07">
        <w:rPr>
          <w:noProof/>
        </w:rPr>
        <w:t> </w:t>
      </w:r>
      <w:r w:rsidR="00B80A07">
        <w:rPr>
          <w:noProof/>
        </w:rPr>
        <w:t> </w:t>
      </w:r>
      <w:r w:rsidR="00B80A07">
        <w:rPr>
          <w:noProof/>
        </w:rPr>
        <w:t> </w:t>
      </w:r>
      <w:r w:rsidR="00B80A07">
        <w:fldChar w:fldCharType="end"/>
      </w:r>
      <w:r w:rsidR="006B1575">
        <w:tab/>
      </w:r>
      <w:r w:rsidRPr="00FD566B">
        <w:t>%</w:t>
      </w:r>
    </w:p>
    <w:p w14:paraId="32F96C83" w14:textId="77777777" w:rsidR="00B80A07" w:rsidRDefault="00B80A07" w:rsidP="00985BE1">
      <w:pPr>
        <w:ind w:left="708"/>
      </w:pPr>
    </w:p>
    <w:p w14:paraId="25C49A35" w14:textId="77777777" w:rsidR="00BA08E2" w:rsidRPr="00FD566B" w:rsidRDefault="00985BE1" w:rsidP="00850177">
      <w:pPr>
        <w:ind w:left="708"/>
      </w:pPr>
      <w:r>
        <w:t>Leistungen im Inland, welche der Auftragnehmer zur Erfüllung der ihm gestellten Aufgabe benötigt, jedoch nicht im eigenen Betrieb leisten kann, werden gegen Nachweis abgerechnet</w:t>
      </w:r>
      <w:r w:rsidR="00F858A7">
        <w:t xml:space="preserve"> und bedürfen immer der vorherigen Zustimmung des </w:t>
      </w:r>
      <w:r w:rsidR="00B80A07">
        <w:t>Auftraggebers</w:t>
      </w:r>
      <w:r>
        <w:t xml:space="preserve">. </w:t>
      </w:r>
    </w:p>
    <w:p w14:paraId="025CBB13" w14:textId="77777777" w:rsidR="000A52EA" w:rsidRPr="00FD566B" w:rsidRDefault="000A52EA" w:rsidP="00FD566B"/>
    <w:p w14:paraId="3A8176E2" w14:textId="77777777" w:rsidR="000A52EA" w:rsidRPr="00FD566B" w:rsidRDefault="000A52EA" w:rsidP="00FD566B"/>
    <w:p w14:paraId="13BA91AD" w14:textId="77777777" w:rsidR="00EA080E" w:rsidRPr="00FD566B" w:rsidRDefault="005E3624" w:rsidP="005E3624">
      <w:pPr>
        <w:ind w:firstLine="708"/>
      </w:pPr>
      <w:r>
        <w:t>5</w:t>
      </w:r>
      <w:r w:rsidR="00FF78EC" w:rsidRPr="00FD566B">
        <w:t>.</w:t>
      </w:r>
      <w:r w:rsidR="00790E8C">
        <w:t>2</w:t>
      </w:r>
      <w:r w:rsidR="00FF78EC" w:rsidRPr="00FD566B">
        <w:t xml:space="preserve">. </w:t>
      </w:r>
      <w:r w:rsidR="00EA080E" w:rsidRPr="00FD566B">
        <w:t>Abrechnung nach Tagespauschalen im Ausland:</w:t>
      </w:r>
    </w:p>
    <w:p w14:paraId="77734E98" w14:textId="77777777" w:rsidR="00FF78EC" w:rsidRPr="00FD566B" w:rsidRDefault="00FF78EC" w:rsidP="005E3624">
      <w:pPr>
        <w:ind w:left="708"/>
      </w:pPr>
    </w:p>
    <w:p w14:paraId="1D9B18A1" w14:textId="77777777" w:rsidR="00EA080E" w:rsidRPr="00FD566B" w:rsidRDefault="00EA080E" w:rsidP="00D6029A">
      <w:pPr>
        <w:ind w:left="708"/>
        <w:jc w:val="both"/>
      </w:pPr>
      <w:r w:rsidRPr="00FD566B">
        <w:t>Für die vom AG genehmigten Reisen inkl. auswärtigem Aufenthalt werden folgende Tagespauschalen festgesetzt:</w:t>
      </w:r>
    </w:p>
    <w:p w14:paraId="620C9242" w14:textId="77777777" w:rsidR="00CE4B8C" w:rsidRPr="00FD566B" w:rsidRDefault="00CE4B8C" w:rsidP="005E3624">
      <w:pPr>
        <w:ind w:left="708"/>
      </w:pPr>
    </w:p>
    <w:p w14:paraId="1753C98B" w14:textId="5B8EAC0B" w:rsidR="00CE4B8C" w:rsidRPr="00FD566B" w:rsidRDefault="00CE4B8C" w:rsidP="00FD566B">
      <w:pPr>
        <w:ind w:left="708"/>
      </w:pPr>
      <w:r w:rsidRPr="00FD566B">
        <w:t>- für Ingenieur und Planerleistungen und Techniker</w:t>
      </w:r>
      <w:r w:rsidRPr="00FD566B">
        <w:tab/>
      </w:r>
      <w:r w:rsidRPr="00FD566B">
        <w:tab/>
      </w:r>
      <w:r w:rsidR="009C5C80">
        <w:fldChar w:fldCharType="begin">
          <w:ffData>
            <w:name w:val="Text8"/>
            <w:enabled/>
            <w:calcOnExit w:val="0"/>
            <w:textInput/>
          </w:ffData>
        </w:fldChar>
      </w:r>
      <w:r w:rsidR="009C5C80">
        <w:instrText xml:space="preserve"> </w:instrText>
      </w:r>
      <w:bookmarkStart w:id="12" w:name="Text8"/>
      <w:r w:rsidR="009C5C80">
        <w:instrText xml:space="preserve">FORMTEXT </w:instrText>
      </w:r>
      <w:r w:rsidR="009C5C80">
        <w:fldChar w:fldCharType="separate"/>
      </w:r>
      <w:r w:rsidR="009C5C80">
        <w:rPr>
          <w:noProof/>
        </w:rPr>
        <w:t> </w:t>
      </w:r>
      <w:r w:rsidR="009C5C80">
        <w:rPr>
          <w:noProof/>
        </w:rPr>
        <w:t> </w:t>
      </w:r>
      <w:r w:rsidR="009C5C80">
        <w:rPr>
          <w:noProof/>
        </w:rPr>
        <w:t> </w:t>
      </w:r>
      <w:r w:rsidR="009C5C80">
        <w:rPr>
          <w:noProof/>
        </w:rPr>
        <w:t> </w:t>
      </w:r>
      <w:r w:rsidR="009C5C80">
        <w:rPr>
          <w:noProof/>
        </w:rPr>
        <w:t> </w:t>
      </w:r>
      <w:r w:rsidR="009C5C80">
        <w:fldChar w:fldCharType="end"/>
      </w:r>
      <w:bookmarkEnd w:id="12"/>
      <w:r w:rsidR="009C5C80">
        <w:t xml:space="preserve"> </w:t>
      </w:r>
      <w:r w:rsidRPr="00FD566B">
        <w:t xml:space="preserve">EUR/d </w:t>
      </w:r>
    </w:p>
    <w:p w14:paraId="04678BA1" w14:textId="783D1D01" w:rsidR="00CE4B8C" w:rsidRPr="00FD566B" w:rsidRDefault="00CE4B8C" w:rsidP="005E3624">
      <w:pPr>
        <w:ind w:left="708"/>
      </w:pPr>
      <w:r w:rsidRPr="00FD566B">
        <w:t>- für technische Mitarbeiter</w:t>
      </w:r>
      <w:r w:rsidRPr="00FD566B">
        <w:tab/>
      </w:r>
      <w:r w:rsidRPr="00FD566B">
        <w:tab/>
      </w:r>
      <w:r w:rsidRPr="00FD566B">
        <w:tab/>
      </w:r>
      <w:r w:rsidRPr="00FD566B">
        <w:tab/>
      </w:r>
      <w:r w:rsidRPr="00FD566B">
        <w:tab/>
      </w:r>
      <w:r w:rsidR="009C5C80">
        <w:fldChar w:fldCharType="begin">
          <w:ffData>
            <w:name w:val="Text9"/>
            <w:enabled/>
            <w:calcOnExit w:val="0"/>
            <w:textInput/>
          </w:ffData>
        </w:fldChar>
      </w:r>
      <w:r w:rsidR="009C5C80">
        <w:instrText xml:space="preserve"> </w:instrText>
      </w:r>
      <w:bookmarkStart w:id="13" w:name="Text9"/>
      <w:r w:rsidR="009C5C80">
        <w:instrText xml:space="preserve">FORMTEXT </w:instrText>
      </w:r>
      <w:r w:rsidR="009C5C80">
        <w:fldChar w:fldCharType="separate"/>
      </w:r>
      <w:r w:rsidR="009C5C80">
        <w:rPr>
          <w:noProof/>
        </w:rPr>
        <w:t> </w:t>
      </w:r>
      <w:r w:rsidR="009C5C80">
        <w:rPr>
          <w:noProof/>
        </w:rPr>
        <w:t> </w:t>
      </w:r>
      <w:r w:rsidR="009C5C80">
        <w:rPr>
          <w:noProof/>
        </w:rPr>
        <w:t> </w:t>
      </w:r>
      <w:r w:rsidR="009C5C80">
        <w:rPr>
          <w:noProof/>
        </w:rPr>
        <w:t> </w:t>
      </w:r>
      <w:r w:rsidR="009C5C80">
        <w:rPr>
          <w:noProof/>
        </w:rPr>
        <w:t> </w:t>
      </w:r>
      <w:r w:rsidR="009C5C80">
        <w:fldChar w:fldCharType="end"/>
      </w:r>
      <w:bookmarkEnd w:id="13"/>
      <w:r w:rsidR="009C5C80">
        <w:t xml:space="preserve"> </w:t>
      </w:r>
      <w:r w:rsidRPr="00FD566B">
        <w:t xml:space="preserve">EUR/d </w:t>
      </w:r>
    </w:p>
    <w:p w14:paraId="13644076" w14:textId="77777777" w:rsidR="005C2E42" w:rsidRDefault="00CE4B8C" w:rsidP="005C2E42">
      <w:pPr>
        <w:ind w:left="708"/>
      </w:pPr>
      <w:r w:rsidRPr="00FD566B">
        <w:t>- für technische Zeichner, Monteure und sonstige Mitarbeiter</w:t>
      </w:r>
    </w:p>
    <w:p w14:paraId="08099F59" w14:textId="77777777" w:rsidR="005C2E42" w:rsidRDefault="005C2E42" w:rsidP="005C2E42">
      <w:pPr>
        <w:ind w:left="708"/>
      </w:pPr>
      <w:r>
        <w:t xml:space="preserve">  </w:t>
      </w:r>
      <w:r w:rsidR="00CE4B8C" w:rsidRPr="00FD566B">
        <w:t xml:space="preserve">mit vergleichbarer Qualifikation, die technische oder </w:t>
      </w:r>
    </w:p>
    <w:p w14:paraId="7432E0D0" w14:textId="571FC107" w:rsidR="00CE4B8C" w:rsidRPr="00FD566B" w:rsidRDefault="005C2E42" w:rsidP="005C2E42">
      <w:pPr>
        <w:ind w:left="708"/>
      </w:pPr>
      <w:r>
        <w:t xml:space="preserve">  </w:t>
      </w:r>
      <w:r w:rsidR="00CE4B8C" w:rsidRPr="00FD566B">
        <w:t>wirtschaftliche Aufgaben erfüllen:</w:t>
      </w:r>
      <w:r w:rsidR="00CE4B8C" w:rsidRPr="00FD566B">
        <w:tab/>
      </w:r>
      <w:r w:rsidR="00CE4B8C" w:rsidRPr="00FD566B">
        <w:tab/>
      </w:r>
      <w:r>
        <w:tab/>
      </w:r>
      <w:r>
        <w:tab/>
      </w:r>
      <w:r w:rsidR="009C5C80">
        <w:fldChar w:fldCharType="begin">
          <w:ffData>
            <w:name w:val="Text10"/>
            <w:enabled/>
            <w:calcOnExit w:val="0"/>
            <w:textInput/>
          </w:ffData>
        </w:fldChar>
      </w:r>
      <w:r w:rsidR="009C5C80">
        <w:instrText xml:space="preserve"> </w:instrText>
      </w:r>
      <w:bookmarkStart w:id="14" w:name="Text10"/>
      <w:r w:rsidR="009C5C80">
        <w:instrText xml:space="preserve">FORMTEXT </w:instrText>
      </w:r>
      <w:r w:rsidR="009C5C80">
        <w:fldChar w:fldCharType="separate"/>
      </w:r>
      <w:r w:rsidR="009C5C80">
        <w:rPr>
          <w:noProof/>
        </w:rPr>
        <w:t> </w:t>
      </w:r>
      <w:r w:rsidR="009C5C80">
        <w:rPr>
          <w:noProof/>
        </w:rPr>
        <w:t> </w:t>
      </w:r>
      <w:r w:rsidR="009C5C80">
        <w:rPr>
          <w:noProof/>
        </w:rPr>
        <w:t> </w:t>
      </w:r>
      <w:r w:rsidR="009C5C80">
        <w:rPr>
          <w:noProof/>
        </w:rPr>
        <w:t> </w:t>
      </w:r>
      <w:r w:rsidR="009C5C80">
        <w:rPr>
          <w:noProof/>
        </w:rPr>
        <w:t> </w:t>
      </w:r>
      <w:r w:rsidR="009C5C80">
        <w:fldChar w:fldCharType="end"/>
      </w:r>
      <w:bookmarkEnd w:id="14"/>
      <w:r w:rsidR="009C5C80">
        <w:t xml:space="preserve"> </w:t>
      </w:r>
      <w:r w:rsidR="00CE4B8C" w:rsidRPr="00FD566B">
        <w:t xml:space="preserve">EUR/d </w:t>
      </w:r>
    </w:p>
    <w:p w14:paraId="5EE77057" w14:textId="77777777" w:rsidR="00CE4B8C" w:rsidRPr="00FD566B" w:rsidRDefault="00CE4B8C" w:rsidP="00FD566B"/>
    <w:p w14:paraId="6FCD9F48" w14:textId="77777777" w:rsidR="00EA080E" w:rsidRPr="00FD566B" w:rsidRDefault="00EA080E" w:rsidP="00D6029A">
      <w:pPr>
        <w:ind w:left="705"/>
        <w:jc w:val="both"/>
      </w:pPr>
      <w:r w:rsidRPr="00FD566B">
        <w:lastRenderedPageBreak/>
        <w:t xml:space="preserve">Die Tagespauschalen werden zusätzlich zur Reisekostenerstattung gem. </w:t>
      </w:r>
      <w:r w:rsidR="005C2E42">
        <w:t xml:space="preserve">§ </w:t>
      </w:r>
      <w:r w:rsidRPr="00FD566B">
        <w:t>8. gezahlt. Für Reisetage fallen Tagespauschalen an, wenn der Reiseantritt (ab Haustür) vor 15:00 Uhr bzw. die Rückkehr (zur Haustür) nach 13:00 Uhr liegen.</w:t>
      </w:r>
    </w:p>
    <w:p w14:paraId="3E6479A7" w14:textId="77777777" w:rsidR="00504DD3" w:rsidRPr="005E3624" w:rsidRDefault="00504DD3" w:rsidP="00504DD3">
      <w:pPr>
        <w:ind w:left="705" w:hanging="705"/>
      </w:pPr>
    </w:p>
    <w:p w14:paraId="2F9BD61C" w14:textId="77777777" w:rsidR="00504DD3" w:rsidRDefault="00504DD3" w:rsidP="00790E8C">
      <w:pPr>
        <w:ind w:left="705"/>
      </w:pPr>
      <w:r w:rsidRPr="00FD566B">
        <w:t>Bei vorab schriftlich vereinbarter Mehrleistung über 10 Stunden je Tag vor Ort, werden je Stunde</w:t>
      </w:r>
      <w:r w:rsidR="00B80A07">
        <w:t xml:space="preserve"> </w:t>
      </w:r>
      <w:r w:rsidR="009C5C80">
        <w:fldChar w:fldCharType="begin">
          <w:ffData>
            <w:name w:val="Text11"/>
            <w:enabled/>
            <w:calcOnExit w:val="0"/>
            <w:textInput/>
          </w:ffData>
        </w:fldChar>
      </w:r>
      <w:r w:rsidR="009C5C80">
        <w:instrText xml:space="preserve"> </w:instrText>
      </w:r>
      <w:bookmarkStart w:id="15" w:name="Text11"/>
      <w:r w:rsidR="009C5C80">
        <w:instrText xml:space="preserve">FORMTEXT </w:instrText>
      </w:r>
      <w:r w:rsidR="009C5C80">
        <w:fldChar w:fldCharType="separate"/>
      </w:r>
      <w:r w:rsidR="009C5C80">
        <w:rPr>
          <w:noProof/>
        </w:rPr>
        <w:t> </w:t>
      </w:r>
      <w:r w:rsidR="009C5C80">
        <w:rPr>
          <w:noProof/>
        </w:rPr>
        <w:t> </w:t>
      </w:r>
      <w:r w:rsidR="009C5C80">
        <w:rPr>
          <w:noProof/>
        </w:rPr>
        <w:t> </w:t>
      </w:r>
      <w:r w:rsidR="009C5C80">
        <w:rPr>
          <w:noProof/>
        </w:rPr>
        <w:t> </w:t>
      </w:r>
      <w:r w:rsidR="009C5C80">
        <w:rPr>
          <w:noProof/>
        </w:rPr>
        <w:t> </w:t>
      </w:r>
      <w:r w:rsidR="009C5C80">
        <w:fldChar w:fldCharType="end"/>
      </w:r>
      <w:bookmarkEnd w:id="15"/>
      <w:r w:rsidR="009C5C80">
        <w:t xml:space="preserve"> </w:t>
      </w:r>
      <w:r w:rsidR="002B424E" w:rsidRPr="00FD566B">
        <w:t>% auf den jeweiligen Stundensatz</w:t>
      </w:r>
      <w:r w:rsidRPr="00FD566B">
        <w:t xml:space="preserve"> in Anrechnung gebracht.</w:t>
      </w:r>
    </w:p>
    <w:p w14:paraId="0871ACDE" w14:textId="77777777" w:rsidR="00985BE1" w:rsidRDefault="00985BE1" w:rsidP="00790E8C">
      <w:pPr>
        <w:ind w:left="705"/>
      </w:pPr>
    </w:p>
    <w:p w14:paraId="0C017913" w14:textId="77777777" w:rsidR="00F858A7" w:rsidRPr="00FD566B" w:rsidRDefault="00985BE1" w:rsidP="00F858A7">
      <w:pPr>
        <w:ind w:left="708"/>
      </w:pPr>
      <w:r>
        <w:t>Leistungen im Ausland, welche der Auftragnehmer zur Erfüllung der ihm gestellten Aufgabe benötigt, jedoch nicht im eigenen Betrieb leisten kann, werden gegen Nachweis abgerechnet</w:t>
      </w:r>
      <w:r w:rsidR="00F858A7">
        <w:t xml:space="preserve"> und bedürfen immer der vorherigen Zustimmung des Auftra</w:t>
      </w:r>
      <w:r w:rsidR="00B80A07">
        <w:t>g</w:t>
      </w:r>
      <w:r w:rsidR="00F858A7">
        <w:t xml:space="preserve">gebers. </w:t>
      </w:r>
    </w:p>
    <w:p w14:paraId="2F8E78C3" w14:textId="77777777" w:rsidR="00F858A7" w:rsidRPr="00FD566B" w:rsidRDefault="00F858A7" w:rsidP="00F858A7"/>
    <w:p w14:paraId="07BBA6C9" w14:textId="77777777" w:rsidR="00985BE1" w:rsidRDefault="00985BE1" w:rsidP="00985BE1">
      <w:pPr>
        <w:ind w:left="708"/>
      </w:pPr>
      <w:r>
        <w:t xml:space="preserve"> </w:t>
      </w:r>
    </w:p>
    <w:p w14:paraId="44FA2D9C" w14:textId="77777777" w:rsidR="00985BE1" w:rsidRPr="00FD566B" w:rsidRDefault="00985BE1" w:rsidP="00985BE1">
      <w:pPr>
        <w:ind w:left="708"/>
      </w:pPr>
      <w:r>
        <w:t>Reisekosten für</w:t>
      </w:r>
      <w:r w:rsidRPr="00FD566B">
        <w:t xml:space="preserve"> zusätzliche Lei</w:t>
      </w:r>
      <w:r>
        <w:t>s</w:t>
      </w:r>
      <w:r w:rsidRPr="00FD566B">
        <w:t xml:space="preserve">tungen müssen sämtliche Zusatz- und Nebenkosten </w:t>
      </w:r>
      <w:r w:rsidR="002350FF">
        <w:t>(z.B.</w:t>
      </w:r>
      <w:r w:rsidRPr="00FD566B">
        <w:t xml:space="preserve"> Tages-, Reise-, Übernachtungs- und sonstige Pauschalen sowie Flugkosten</w:t>
      </w:r>
      <w:r w:rsidR="002350FF">
        <w:t>)</w:t>
      </w:r>
      <w:r w:rsidR="002350FF" w:rsidRPr="00FD566B">
        <w:t xml:space="preserve"> enthalten</w:t>
      </w:r>
      <w:r>
        <w:t xml:space="preserve"> und sind in jedem Fall vorab mit dem Auftraggeber abzustimmen</w:t>
      </w:r>
      <w:r w:rsidRPr="00FD566B">
        <w:t xml:space="preserve">. </w:t>
      </w:r>
      <w:r w:rsidR="002350FF">
        <w:t>Die Vergütung erfolgt gemäß §8 dieses Vertrages.</w:t>
      </w:r>
      <w:r w:rsidR="00B80A07">
        <w:t xml:space="preserve"> </w:t>
      </w:r>
    </w:p>
    <w:p w14:paraId="4CB4832D" w14:textId="77777777" w:rsidR="00985BE1" w:rsidRDefault="00985BE1" w:rsidP="00790E8C">
      <w:pPr>
        <w:ind w:left="705"/>
      </w:pPr>
    </w:p>
    <w:p w14:paraId="44193674" w14:textId="77777777" w:rsidR="00790E8C" w:rsidRDefault="00790E8C" w:rsidP="00790E8C">
      <w:pPr>
        <w:ind w:left="705"/>
      </w:pPr>
    </w:p>
    <w:p w14:paraId="164AE991" w14:textId="77777777" w:rsidR="00790E8C" w:rsidRDefault="00790E8C" w:rsidP="00790E8C">
      <w:pPr>
        <w:ind w:left="705"/>
      </w:pPr>
      <w:r>
        <w:t>5.3. Abruf</w:t>
      </w:r>
    </w:p>
    <w:p w14:paraId="52EF28F4" w14:textId="77777777" w:rsidR="00790E8C" w:rsidRDefault="00790E8C" w:rsidP="00790E8C">
      <w:pPr>
        <w:ind w:left="705"/>
      </w:pPr>
    </w:p>
    <w:p w14:paraId="3C030B35" w14:textId="77777777" w:rsidR="00790E8C" w:rsidRPr="00FD566B" w:rsidRDefault="00790E8C" w:rsidP="00850177">
      <w:pPr>
        <w:ind w:left="705"/>
      </w:pPr>
      <w:r>
        <w:t>Der Einzelabruf aus diesem Vertrag erfolgt in der Regel per Schriftform</w:t>
      </w:r>
      <w:r w:rsidR="00856C99">
        <w:t xml:space="preserve"> (per Mail)</w:t>
      </w:r>
      <w:r>
        <w:t>, mit allen</w:t>
      </w:r>
      <w:r w:rsidR="00856C99">
        <w:t>,</w:t>
      </w:r>
      <w:r>
        <w:t xml:space="preserve"> dem Auftraggeber vorliegenden</w:t>
      </w:r>
      <w:r w:rsidR="00856C99">
        <w:t xml:space="preserve"> und</w:t>
      </w:r>
      <w:r>
        <w:t xml:space="preserve"> für eine ordnungsgemäße Auftragserfüllung notwendigen Informationen.</w:t>
      </w:r>
      <w:r w:rsidR="00AF6520">
        <w:t xml:space="preserve"> </w:t>
      </w:r>
      <w:r>
        <w:t xml:space="preserve">  </w:t>
      </w:r>
    </w:p>
    <w:p w14:paraId="5BD1BFAD" w14:textId="77777777" w:rsidR="00737EB4" w:rsidRDefault="00737EB4" w:rsidP="00737EB4">
      <w:pPr>
        <w:rPr>
          <w:rFonts w:ascii="Univers" w:hAnsi="Univers"/>
        </w:rPr>
      </w:pPr>
    </w:p>
    <w:p w14:paraId="18B33E5F" w14:textId="77777777" w:rsidR="00EA080E" w:rsidRPr="00FD566B" w:rsidRDefault="005E3624" w:rsidP="005E3624">
      <w:pPr>
        <w:ind w:left="705"/>
      </w:pPr>
      <w:r>
        <w:t>5</w:t>
      </w:r>
      <w:r w:rsidR="00FF78EC" w:rsidRPr="00FD566B">
        <w:t>.</w:t>
      </w:r>
      <w:r w:rsidR="00987667" w:rsidRPr="00FD566B">
        <w:t>4</w:t>
      </w:r>
      <w:r w:rsidR="00FF78EC" w:rsidRPr="00FD566B">
        <w:t xml:space="preserve">. </w:t>
      </w:r>
      <w:r w:rsidR="00EA080E" w:rsidRPr="00FD566B">
        <w:t>Festlegung von Vergütungsobergrenzen</w:t>
      </w:r>
      <w:r w:rsidR="00986475">
        <w:t xml:space="preserve"> und Abrufvarianten</w:t>
      </w:r>
      <w:r w:rsidR="00EA080E" w:rsidRPr="00FD566B">
        <w:t xml:space="preserve">: </w:t>
      </w:r>
    </w:p>
    <w:p w14:paraId="2F6C72EB" w14:textId="77777777" w:rsidR="00FF78EC" w:rsidRPr="00FD566B" w:rsidRDefault="00FF78EC" w:rsidP="00FD566B">
      <w:pPr>
        <w:ind w:left="705" w:hanging="705"/>
      </w:pPr>
    </w:p>
    <w:p w14:paraId="6E8161E2" w14:textId="77777777" w:rsidR="00280B3A" w:rsidRDefault="00986475" w:rsidP="00D6029A">
      <w:pPr>
        <w:ind w:left="705"/>
        <w:jc w:val="both"/>
      </w:pPr>
      <w:r>
        <w:t xml:space="preserve">5.4.1 </w:t>
      </w:r>
      <w:r w:rsidR="00280B3A">
        <w:t>Einzelabruf mit festgelegtem Aufwand:</w:t>
      </w:r>
    </w:p>
    <w:p w14:paraId="74950400" w14:textId="77777777" w:rsidR="00986475" w:rsidRDefault="00986475" w:rsidP="00790E8C">
      <w:pPr>
        <w:ind w:left="705"/>
        <w:jc w:val="both"/>
        <w:rPr>
          <w:rFonts w:cs="Arial"/>
        </w:rPr>
      </w:pPr>
      <w:r>
        <w:t>B</w:t>
      </w:r>
      <w:r w:rsidR="00EA080E" w:rsidRPr="00FD566B">
        <w:t xml:space="preserve">ei </w:t>
      </w:r>
      <w:bookmarkStart w:id="16" w:name="_Hlk205898709"/>
      <w:r>
        <w:t xml:space="preserve">möglicher </w:t>
      </w:r>
      <w:r w:rsidR="00EA080E" w:rsidRPr="00FD566B">
        <w:t xml:space="preserve">Vorausschätzung des </w:t>
      </w:r>
      <w:r>
        <w:t>A</w:t>
      </w:r>
      <w:r w:rsidR="00EA080E" w:rsidRPr="00FD566B">
        <w:t xml:space="preserve">ufwandes </w:t>
      </w:r>
      <w:bookmarkEnd w:id="16"/>
      <w:r>
        <w:t>(Personalbedarf; Zeitaufwand; Reisekosten) durch den AG, wird</w:t>
      </w:r>
      <w:r w:rsidR="00EA080E" w:rsidRPr="00FD566B">
        <w:t xml:space="preserve"> unter Zugrundelegung der </w:t>
      </w:r>
      <w:r>
        <w:t xml:space="preserve">hier </w:t>
      </w:r>
      <w:r w:rsidR="00EA080E" w:rsidRPr="00FD566B">
        <w:t xml:space="preserve">vereinbarten Stundensätze und Tagespauschalen eine </w:t>
      </w:r>
      <w:r>
        <w:t xml:space="preserve">Abfrage der einzelnen Vertragsinhaber festgelegt. </w:t>
      </w:r>
      <w:r w:rsidR="00280B3A" w:rsidRPr="00D411A5">
        <w:rPr>
          <w:rFonts w:cs="Arial"/>
        </w:rPr>
        <w:t>Der Erstplatzierte je Vertrag wird um</w:t>
      </w:r>
      <w:r w:rsidR="00280B3A" w:rsidRPr="001A76A8">
        <w:rPr>
          <w:rFonts w:cs="Arial"/>
        </w:rPr>
        <w:t xml:space="preserve"> Übernahme der Leistung gebeten. Kann der Erstplatzierte die Leistung zum erforderlichen Termin nicht zusagen, tritt der Zweitplatzierte an dessen Stelle und so weiter. Die Platzierung der Büros ordnet sich nach </w:t>
      </w:r>
      <w:r w:rsidR="00280B3A">
        <w:rPr>
          <w:rFonts w:cs="Arial"/>
        </w:rPr>
        <w:t>den hier angegebenen Tagessätzen bzw. Stundensätzen der jeweils notwendigen Leistung</w:t>
      </w:r>
      <w:r w:rsidR="00280B3A" w:rsidRPr="001A76A8">
        <w:rPr>
          <w:rFonts w:cs="Arial"/>
        </w:rPr>
        <w:t>.</w:t>
      </w:r>
      <w:r w:rsidR="00280B3A">
        <w:rPr>
          <w:rFonts w:cs="Arial"/>
        </w:rPr>
        <w:t xml:space="preserve"> </w:t>
      </w:r>
      <w:r w:rsidR="00790E8C" w:rsidRPr="00790E8C">
        <w:rPr>
          <w:rFonts w:cs="Arial"/>
        </w:rPr>
        <w:t>Die Einzelaufträge werden grundsätzlich in Textform</w:t>
      </w:r>
      <w:r w:rsidR="00790E8C">
        <w:rPr>
          <w:rFonts w:cs="Arial"/>
        </w:rPr>
        <w:t xml:space="preserve"> (per Mail)</w:t>
      </w:r>
      <w:r w:rsidR="00790E8C" w:rsidRPr="00790E8C">
        <w:rPr>
          <w:rFonts w:cs="Arial"/>
        </w:rPr>
        <w:t xml:space="preserve"> erteilt. Einzelaufträge können ausnahmsweise</w:t>
      </w:r>
      <w:r w:rsidR="00790E8C">
        <w:rPr>
          <w:rFonts w:cs="Arial"/>
        </w:rPr>
        <w:t xml:space="preserve">, </w:t>
      </w:r>
      <w:r w:rsidR="00790E8C" w:rsidRPr="00790E8C">
        <w:rPr>
          <w:rFonts w:cs="Arial"/>
        </w:rPr>
        <w:t xml:space="preserve">für sofort </w:t>
      </w:r>
      <w:r w:rsidR="002350FF" w:rsidRPr="00790E8C">
        <w:rPr>
          <w:rFonts w:cs="Arial"/>
        </w:rPr>
        <w:t>zu erledigenden Arbeiten</w:t>
      </w:r>
      <w:r w:rsidR="00790E8C">
        <w:rPr>
          <w:rFonts w:cs="Arial"/>
        </w:rPr>
        <w:t>,</w:t>
      </w:r>
      <w:r w:rsidR="00790E8C" w:rsidRPr="00790E8C">
        <w:rPr>
          <w:rFonts w:cs="Arial"/>
        </w:rPr>
        <w:t xml:space="preserve"> mündlich oder fernmündlich erteilt werden; sie werden</w:t>
      </w:r>
      <w:r w:rsidR="00790E8C">
        <w:rPr>
          <w:rFonts w:cs="Arial"/>
        </w:rPr>
        <w:t xml:space="preserve"> </w:t>
      </w:r>
      <w:r w:rsidR="00790E8C" w:rsidRPr="00790E8C">
        <w:rPr>
          <w:rFonts w:cs="Arial"/>
        </w:rPr>
        <w:t>nachträglich in Textform bestätigt.</w:t>
      </w:r>
    </w:p>
    <w:p w14:paraId="13C7593B" w14:textId="77777777" w:rsidR="00280B3A" w:rsidRDefault="00280B3A" w:rsidP="00D6029A">
      <w:pPr>
        <w:ind w:left="705"/>
        <w:jc w:val="both"/>
        <w:rPr>
          <w:rFonts w:cs="Arial"/>
        </w:rPr>
      </w:pPr>
    </w:p>
    <w:p w14:paraId="61B6EF31" w14:textId="77777777" w:rsidR="00280B3A" w:rsidRDefault="00280B3A" w:rsidP="00D6029A">
      <w:pPr>
        <w:ind w:left="705"/>
        <w:jc w:val="both"/>
      </w:pPr>
      <w:r>
        <w:rPr>
          <w:rFonts w:cs="Arial"/>
        </w:rPr>
        <w:t xml:space="preserve">5.4.2 </w:t>
      </w:r>
      <w:r>
        <w:t>Einzelabruf mit nicht festgelegtem Aufwand – Miniwettbewerb</w:t>
      </w:r>
    </w:p>
    <w:p w14:paraId="420324EF" w14:textId="77777777" w:rsidR="00280B3A" w:rsidRDefault="00280B3A" w:rsidP="00850177">
      <w:pPr>
        <w:ind w:left="708"/>
      </w:pPr>
      <w:r>
        <w:t xml:space="preserve">Sofern eine </w:t>
      </w:r>
      <w:r w:rsidRPr="00FD566B">
        <w:t xml:space="preserve">Vorausschätzung des </w:t>
      </w:r>
      <w:r>
        <w:t>A</w:t>
      </w:r>
      <w:r w:rsidRPr="00FD566B">
        <w:t xml:space="preserve">ufwandes </w:t>
      </w:r>
      <w:r>
        <w:t>(Personalbedarf; Zeitaufwand; Reisekosten) durch den AG nicht möglich ist, werden</w:t>
      </w:r>
      <w:r w:rsidRPr="00FD566B">
        <w:t xml:space="preserve"> unter Zugrundelegung der </w:t>
      </w:r>
      <w:r>
        <w:t xml:space="preserve">Projektdaten alle Vertragspartner </w:t>
      </w:r>
      <w:r w:rsidR="00856C99">
        <w:t xml:space="preserve">in Textform (per Mail) unter Einhaltung einer angemessenen Frist </w:t>
      </w:r>
      <w:r>
        <w:t>um ein Angebot gebeten, in dem diese Ihren geschätzten A</w:t>
      </w:r>
      <w:r w:rsidRPr="00FD566B">
        <w:t xml:space="preserve">ufwand </w:t>
      </w:r>
      <w:r>
        <w:t>(Personalbedarf</w:t>
      </w:r>
      <w:r w:rsidR="002229FC">
        <w:t>/-kosten;</w:t>
      </w:r>
      <w:r>
        <w:t xml:space="preserve"> Zeitaufwand; Reisekosten) anbieten. Die </w:t>
      </w:r>
      <w:r w:rsidR="002229FC">
        <w:t>in diesem Vertrag vereinbarten</w:t>
      </w:r>
      <w:r w:rsidRPr="00FD566B">
        <w:t xml:space="preserve"> Stundensätze und Tagespauschalen </w:t>
      </w:r>
      <w:r>
        <w:t>gelten dabei als Obergrenze.</w:t>
      </w:r>
      <w:r w:rsidR="002229FC">
        <w:t xml:space="preserve"> In diesem Miniwettbewerb wird dann der Auftrag an den Vertragspartner erteilt, der das wirtschaftlichste Mini-Angebot abgegeben hat.</w:t>
      </w:r>
      <w:r w:rsidR="005A7373">
        <w:t xml:space="preserve"> </w:t>
      </w:r>
      <w:r w:rsidR="005A7373" w:rsidRPr="00FD566B">
        <w:t>Angebote müssen sämtliche Zusatz- und Nebenkosten enthalten. Dazu zählen auch Tages-, Reise-, Übernachtungs- und sonstige Pauschalen sowie Flugkosten.</w:t>
      </w:r>
    </w:p>
    <w:p w14:paraId="0DACC184" w14:textId="77777777" w:rsidR="00280B3A" w:rsidRDefault="00280B3A" w:rsidP="00D6029A">
      <w:pPr>
        <w:ind w:left="705"/>
        <w:jc w:val="both"/>
      </w:pPr>
    </w:p>
    <w:p w14:paraId="37888C84" w14:textId="77777777" w:rsidR="00DB5B38" w:rsidRDefault="002229FC" w:rsidP="002229FC">
      <w:pPr>
        <w:ind w:left="705"/>
        <w:jc w:val="both"/>
      </w:pPr>
      <w:r>
        <w:t xml:space="preserve">5.4.3 </w:t>
      </w:r>
      <w:r w:rsidR="008F75E7" w:rsidRPr="00802D70">
        <w:t>Die Obergrenze für einen Einzelauftrag</w:t>
      </w:r>
      <w:r>
        <w:t xml:space="preserve"> </w:t>
      </w:r>
      <w:r w:rsidR="008F75E7" w:rsidRPr="00802D70">
        <w:t>(ohne ggf. im Einzelfall notwendige Nachaufträge) beträgt</w:t>
      </w:r>
      <w:r w:rsidR="005E2719">
        <w:t xml:space="preserve"> 50,000,00 € netto.</w:t>
      </w:r>
    </w:p>
    <w:p w14:paraId="0C837A33" w14:textId="77777777" w:rsidR="00DB5B38" w:rsidRDefault="00DB5B38" w:rsidP="002229FC">
      <w:pPr>
        <w:ind w:left="705"/>
        <w:jc w:val="both"/>
      </w:pPr>
    </w:p>
    <w:p w14:paraId="2AF3ACA1" w14:textId="77777777" w:rsidR="00DB5B38" w:rsidRDefault="00DB5B38" w:rsidP="002229FC">
      <w:pPr>
        <w:ind w:left="705"/>
        <w:jc w:val="both"/>
      </w:pPr>
      <w:r>
        <w:t xml:space="preserve">5.4.4 </w:t>
      </w:r>
      <w:r w:rsidRPr="00DB5B38">
        <w:t xml:space="preserve">Ein Rechtsanspruch auf eine </w:t>
      </w:r>
      <w:r>
        <w:t>Mindesta</w:t>
      </w:r>
      <w:r w:rsidRPr="00DB5B38">
        <w:t>nzahl von Abrufen besteht nicht.</w:t>
      </w:r>
    </w:p>
    <w:p w14:paraId="61325582" w14:textId="77777777" w:rsidR="00986475" w:rsidRPr="00FD566B" w:rsidRDefault="00986475" w:rsidP="00850177">
      <w:pPr>
        <w:jc w:val="both"/>
      </w:pPr>
    </w:p>
    <w:p w14:paraId="63073ED5" w14:textId="77777777" w:rsidR="00EA080E" w:rsidRDefault="005E3624" w:rsidP="005E3624">
      <w:pPr>
        <w:ind w:left="705"/>
      </w:pPr>
      <w:r>
        <w:t>5</w:t>
      </w:r>
      <w:r w:rsidR="00FF78EC" w:rsidRPr="00FD566B">
        <w:t>.</w:t>
      </w:r>
      <w:r w:rsidR="00987667" w:rsidRPr="00FD566B">
        <w:t>5</w:t>
      </w:r>
      <w:r w:rsidR="00FF78EC" w:rsidRPr="00FD566B">
        <w:t xml:space="preserve">. </w:t>
      </w:r>
      <w:r w:rsidR="00EA080E" w:rsidRPr="00FD566B">
        <w:t>Rechnungen und Zahlungen:</w:t>
      </w:r>
    </w:p>
    <w:p w14:paraId="28024CB8" w14:textId="77777777" w:rsidR="00FF78EC" w:rsidRPr="00FD566B" w:rsidRDefault="00FF78EC" w:rsidP="00850177"/>
    <w:p w14:paraId="7B45F26D" w14:textId="77777777" w:rsidR="00EA080E" w:rsidRPr="00FD566B" w:rsidRDefault="00EA080E" w:rsidP="00D6029A">
      <w:pPr>
        <w:ind w:left="705"/>
        <w:jc w:val="both"/>
      </w:pPr>
      <w:r w:rsidRPr="00FD566B">
        <w:t>Rechnungen sind ihrem Zweck nach als Teilschluss- oder Schlussrechnung zu bezeichnen</w:t>
      </w:r>
      <w:r w:rsidR="00A74DEB">
        <w:t>, und d</w:t>
      </w:r>
      <w:r w:rsidRPr="00FD566B">
        <w:t xml:space="preserve">ie Teilschlussrechnungen sind maßnahmenbezogen durchlaufend zu nummerieren. </w:t>
      </w:r>
    </w:p>
    <w:p w14:paraId="457239A8" w14:textId="77777777" w:rsidR="00EA080E" w:rsidRPr="00FD566B" w:rsidRDefault="00EA080E" w:rsidP="00D6029A">
      <w:pPr>
        <w:ind w:left="705"/>
        <w:jc w:val="both"/>
      </w:pPr>
      <w:r w:rsidRPr="00FD566B">
        <w:t xml:space="preserve">Die Rechnungen sind </w:t>
      </w:r>
      <w:r w:rsidR="0043193B">
        <w:t xml:space="preserve">kumulativ und </w:t>
      </w:r>
      <w:r w:rsidRPr="00FD566B">
        <w:t xml:space="preserve">prüfbar unter Vorlage </w:t>
      </w:r>
      <w:r w:rsidR="0043193B">
        <w:t>sämtlicher</w:t>
      </w:r>
      <w:r w:rsidR="0043193B" w:rsidRPr="00FD566B">
        <w:t xml:space="preserve"> </w:t>
      </w:r>
      <w:r w:rsidRPr="00FD566B">
        <w:t xml:space="preserve">Nachweise (z.B. Stundenzettel) </w:t>
      </w:r>
      <w:r w:rsidR="0043193B">
        <w:t>aufzustellen</w:t>
      </w:r>
      <w:r w:rsidRPr="00FD566B">
        <w:t xml:space="preserve">. </w:t>
      </w:r>
    </w:p>
    <w:p w14:paraId="4A1AB7D3" w14:textId="77777777" w:rsidR="00EA080E" w:rsidRPr="00FD566B" w:rsidRDefault="00EA080E" w:rsidP="00D6029A">
      <w:pPr>
        <w:ind w:left="705"/>
        <w:jc w:val="both"/>
      </w:pPr>
      <w:r w:rsidRPr="00FD566B">
        <w:t>Die Abtretung von Forderungen des AN gegen den AG ist ausgeschlossen. § 354 a HGB bleibt unberührt.</w:t>
      </w:r>
    </w:p>
    <w:p w14:paraId="7E0AF2AA" w14:textId="77777777" w:rsidR="00EA080E" w:rsidRDefault="001837C6" w:rsidP="00D6029A">
      <w:pPr>
        <w:ind w:left="705"/>
        <w:jc w:val="both"/>
      </w:pPr>
      <w:r w:rsidRPr="00FD566B">
        <w:t xml:space="preserve">Auf Grund der Umstellung auf </w:t>
      </w:r>
      <w:r w:rsidR="00A74DEB">
        <w:t>E-</w:t>
      </w:r>
      <w:r w:rsidRPr="00FD566B">
        <w:t xml:space="preserve">Rechnung, kann der Auftraggeber festlegen, ab wann eine Rechnungsstellung nur noch als </w:t>
      </w:r>
      <w:r w:rsidR="00A74DEB">
        <w:t>E-</w:t>
      </w:r>
      <w:r w:rsidRPr="00FD566B">
        <w:t>Rechnung eingereicht akzeptiert w</w:t>
      </w:r>
      <w:r w:rsidR="00803534">
        <w:t>ird</w:t>
      </w:r>
      <w:r w:rsidRPr="00FD566B">
        <w:t xml:space="preserve">. Es gelten die gesetzlichen Regelungen. </w:t>
      </w:r>
    </w:p>
    <w:p w14:paraId="050C5BDF" w14:textId="77777777" w:rsidR="00B80A07" w:rsidRPr="00FD566B" w:rsidRDefault="00B80A07" w:rsidP="00D6029A">
      <w:pPr>
        <w:ind w:left="705"/>
        <w:jc w:val="both"/>
      </w:pPr>
    </w:p>
    <w:p w14:paraId="462D3415" w14:textId="77777777" w:rsidR="00EA080E" w:rsidRPr="00FD566B" w:rsidRDefault="005E3624" w:rsidP="00850177">
      <w:pPr>
        <w:ind w:firstLine="708"/>
      </w:pPr>
      <w:r>
        <w:t>5</w:t>
      </w:r>
      <w:r w:rsidR="00FF78EC" w:rsidRPr="00FD566B">
        <w:t>.</w:t>
      </w:r>
      <w:r w:rsidR="00987667" w:rsidRPr="00FD566B">
        <w:t>6</w:t>
      </w:r>
      <w:r w:rsidR="00FF78EC" w:rsidRPr="00FD566B">
        <w:t xml:space="preserve">. </w:t>
      </w:r>
      <w:r w:rsidR="00EA080E" w:rsidRPr="00FD566B">
        <w:t>Umsatzsteuer:</w:t>
      </w:r>
    </w:p>
    <w:p w14:paraId="4F33DAB3" w14:textId="77777777" w:rsidR="005E3624" w:rsidRDefault="005E3624" w:rsidP="005E3624">
      <w:pPr>
        <w:ind w:left="705"/>
      </w:pPr>
    </w:p>
    <w:p w14:paraId="1359F366" w14:textId="77777777" w:rsidR="00FF78EC" w:rsidRPr="005E3624" w:rsidRDefault="00FF78EC" w:rsidP="00D6029A">
      <w:pPr>
        <w:ind w:left="705"/>
        <w:jc w:val="both"/>
      </w:pPr>
      <w:r w:rsidRPr="00FD566B">
        <w:t>Leistungen, die der Erschließung von Grundstücken im Ausland oder der Vorbereitung, Koordinierung oder Ausführung von Bauleistungen auf Grundstücken im Ausland dienen, sind nach § 3a Abs. 3 Nr. 1 i. V. m. § 1 Abs. 1 Nr. 1 des deutschen Umsatzsteuergesetztes (UStG) in Deutschland nicht umsatzsteuerpflichtig. Auch Lieferungen deutscher Unternehmen an die Auslandsvertretungen sind nach § 4 Abs. 1 i.V. m. §§6 bzw. 6a UStG in Deutschland grundsätzlich steuerbefreit. Eventuelle steuerrechtliche Pflichten im Gastland, die sich aus dem erteilten Auftrag ergeben, obliegen dem Auftragnehmer</w:t>
      </w:r>
      <w:r w:rsidRPr="005E3624">
        <w:t xml:space="preserve">. </w:t>
      </w:r>
    </w:p>
    <w:p w14:paraId="7CDB58E2" w14:textId="77777777" w:rsidR="006147EB" w:rsidRDefault="006147EB" w:rsidP="006147EB">
      <w:pPr>
        <w:ind w:left="709"/>
        <w:jc w:val="both"/>
        <w:rPr>
          <w:rFonts w:ascii="Univers" w:hAnsi="Univers"/>
        </w:rPr>
      </w:pPr>
    </w:p>
    <w:p w14:paraId="05EDC539" w14:textId="77777777" w:rsidR="006147EB" w:rsidRPr="00FB6331" w:rsidRDefault="005E3624" w:rsidP="00FB6331">
      <w:pPr>
        <w:pStyle w:val="berschrift1"/>
        <w:keepNext w:val="0"/>
        <w:widowControl w:val="0"/>
        <w:jc w:val="center"/>
        <w:rPr>
          <w:rFonts w:cs="Arial"/>
        </w:rPr>
      </w:pPr>
      <w:bookmarkStart w:id="17" w:name="_Toc212027900"/>
      <w:r w:rsidRPr="00FB6331">
        <w:rPr>
          <w:rFonts w:cs="Arial"/>
        </w:rPr>
        <w:t>§ 6</w:t>
      </w:r>
      <w:r w:rsidR="006147EB" w:rsidRPr="00FB6331">
        <w:rPr>
          <w:rFonts w:cs="Arial"/>
        </w:rPr>
        <w:t>.</w:t>
      </w:r>
      <w:r w:rsidR="006147EB" w:rsidRPr="00FB6331">
        <w:rPr>
          <w:rFonts w:cs="Arial"/>
        </w:rPr>
        <w:tab/>
      </w:r>
      <w:r w:rsidR="00355D30" w:rsidRPr="00FB6331">
        <w:rPr>
          <w:rFonts w:cs="Arial"/>
        </w:rPr>
        <w:t>Nebenkosten</w:t>
      </w:r>
      <w:bookmarkEnd w:id="17"/>
    </w:p>
    <w:p w14:paraId="0DB3DD93" w14:textId="77777777" w:rsidR="006147EB" w:rsidRDefault="006147EB" w:rsidP="006147EB">
      <w:pPr>
        <w:rPr>
          <w:rFonts w:ascii="Univers" w:hAnsi="Univers"/>
        </w:rPr>
      </w:pPr>
    </w:p>
    <w:p w14:paraId="4847F6EA" w14:textId="77777777" w:rsidR="00355D30" w:rsidRPr="00FD566B" w:rsidRDefault="00355D30" w:rsidP="00355D30">
      <w:pPr>
        <w:ind w:left="709"/>
        <w:jc w:val="both"/>
      </w:pPr>
      <w:r w:rsidRPr="00FD566B">
        <w:t>Anfallende Nebenkosten</w:t>
      </w:r>
      <w:r w:rsidR="001837C6" w:rsidRPr="00FD566B">
        <w:t>, dazu zählt auch die Einholung von Reisedokumenten</w:t>
      </w:r>
      <w:r w:rsidRPr="00FD566B">
        <w:t xml:space="preserve"> </w:t>
      </w:r>
      <w:r w:rsidR="00682AD8">
        <w:t xml:space="preserve">oder gesundheitliche Vorsorgemaßnahmen </w:t>
      </w:r>
      <w:r w:rsidRPr="00FD566B">
        <w:t xml:space="preserve">sind in den vereinbarten Tagespauschalen und Stundensätzen enthalten und mit diesen abgegolten. </w:t>
      </w:r>
    </w:p>
    <w:p w14:paraId="0BD856C9" w14:textId="77777777" w:rsidR="006147EB" w:rsidRDefault="006147EB" w:rsidP="006147EB">
      <w:pPr>
        <w:tabs>
          <w:tab w:val="left" w:pos="142"/>
        </w:tabs>
        <w:rPr>
          <w:rFonts w:ascii="Univers" w:hAnsi="Univers"/>
          <w:b/>
        </w:rPr>
      </w:pPr>
    </w:p>
    <w:p w14:paraId="05862674" w14:textId="77777777" w:rsidR="006147EB" w:rsidRPr="00FB6331" w:rsidRDefault="005E3624" w:rsidP="00FB6331">
      <w:pPr>
        <w:pStyle w:val="berschrift1"/>
        <w:keepNext w:val="0"/>
        <w:widowControl w:val="0"/>
        <w:jc w:val="center"/>
        <w:rPr>
          <w:rFonts w:cs="Arial"/>
        </w:rPr>
      </w:pPr>
      <w:bookmarkStart w:id="18" w:name="_Toc212027901"/>
      <w:r w:rsidRPr="00FB6331">
        <w:rPr>
          <w:rFonts w:cs="Arial"/>
        </w:rPr>
        <w:t>§ 7</w:t>
      </w:r>
      <w:r w:rsidR="006147EB" w:rsidRPr="00FB6331">
        <w:rPr>
          <w:rFonts w:cs="Arial"/>
        </w:rPr>
        <w:t>.</w:t>
      </w:r>
      <w:r w:rsidR="006147EB" w:rsidRPr="00FB6331">
        <w:rPr>
          <w:rFonts w:cs="Arial"/>
        </w:rPr>
        <w:tab/>
        <w:t>Termine</w:t>
      </w:r>
      <w:bookmarkEnd w:id="18"/>
    </w:p>
    <w:p w14:paraId="067DE3EB" w14:textId="77777777" w:rsidR="006147EB" w:rsidRDefault="006147EB" w:rsidP="006147EB">
      <w:pPr>
        <w:ind w:left="708" w:firstLine="708"/>
        <w:rPr>
          <w:rFonts w:ascii="Univers" w:hAnsi="Univers"/>
        </w:rPr>
      </w:pPr>
    </w:p>
    <w:p w14:paraId="269D758E" w14:textId="77777777" w:rsidR="00987667" w:rsidRPr="00FD566B" w:rsidRDefault="00987667" w:rsidP="00D6029A">
      <w:pPr>
        <w:ind w:left="709" w:firstLine="12"/>
        <w:jc w:val="both"/>
      </w:pPr>
      <w:r w:rsidRPr="00FD566B">
        <w:t xml:space="preserve">Alle Leistungen sind </w:t>
      </w:r>
      <w:r w:rsidR="002350FF">
        <w:t>zu den jeweils projektbezogenen vereinbarten Terminen</w:t>
      </w:r>
      <w:r w:rsidR="00856C99">
        <w:t xml:space="preserve"> </w:t>
      </w:r>
      <w:r w:rsidRPr="00FD566B">
        <w:t xml:space="preserve">zu erbringen. Unabhängig sonstiger organisatorisch terminlich relevanter Punkte wie z.B. Visabeschaffungen oder </w:t>
      </w:r>
      <w:r w:rsidR="0043193B">
        <w:t>Ä</w:t>
      </w:r>
      <w:r w:rsidRPr="00FD566B">
        <w:t xml:space="preserve">hnlichem, soll eine Bereitschaft zur </w:t>
      </w:r>
      <w:r w:rsidR="006147EB" w:rsidRPr="00FD566B">
        <w:t>Leistung</w:t>
      </w:r>
      <w:r w:rsidRPr="00FD566B">
        <w:t xml:space="preserve">serbringung innerhalb einer Kalenderwoche nach Anforderung gegeben sein. </w:t>
      </w:r>
    </w:p>
    <w:p w14:paraId="01B3917F" w14:textId="77777777" w:rsidR="006147EB" w:rsidRPr="00FD566B" w:rsidRDefault="00987667" w:rsidP="00D6029A">
      <w:pPr>
        <w:ind w:left="709" w:firstLine="12"/>
        <w:jc w:val="both"/>
      </w:pPr>
      <w:r w:rsidRPr="00FD566B">
        <w:t>Im Einzelfall kann die Verfügbarkeit abgestimmt werden.</w:t>
      </w:r>
    </w:p>
    <w:p w14:paraId="60E15E7F" w14:textId="77777777" w:rsidR="00C14F5F" w:rsidRDefault="00C14F5F" w:rsidP="006147EB">
      <w:pPr>
        <w:ind w:left="709" w:firstLine="12"/>
        <w:rPr>
          <w:rFonts w:ascii="Univers" w:hAnsi="Univers"/>
        </w:rPr>
      </w:pPr>
    </w:p>
    <w:p w14:paraId="40F3122B" w14:textId="77777777" w:rsidR="00C14F5F" w:rsidRPr="00FB6331" w:rsidRDefault="005E3624" w:rsidP="00FB6331">
      <w:pPr>
        <w:pStyle w:val="berschrift1"/>
        <w:keepNext w:val="0"/>
        <w:widowControl w:val="0"/>
        <w:jc w:val="center"/>
        <w:rPr>
          <w:rFonts w:cs="Arial"/>
        </w:rPr>
      </w:pPr>
      <w:bookmarkStart w:id="19" w:name="_Toc212027902"/>
      <w:bookmarkStart w:id="20" w:name="_Hlk74229815"/>
      <w:r w:rsidRPr="00FB6331">
        <w:rPr>
          <w:rFonts w:cs="Arial"/>
        </w:rPr>
        <w:t>§ 8</w:t>
      </w:r>
      <w:r w:rsidR="00C14F5F" w:rsidRPr="00FB6331">
        <w:rPr>
          <w:rFonts w:cs="Arial"/>
        </w:rPr>
        <w:t xml:space="preserve">. </w:t>
      </w:r>
      <w:r w:rsidR="00C14F5F" w:rsidRPr="00FB6331">
        <w:rPr>
          <w:rFonts w:cs="Arial"/>
        </w:rPr>
        <w:tab/>
        <w:t>Reisekosten</w:t>
      </w:r>
      <w:bookmarkEnd w:id="19"/>
    </w:p>
    <w:p w14:paraId="480CD8E8" w14:textId="77777777" w:rsidR="00355D30" w:rsidRDefault="00355D30" w:rsidP="00FC1F89">
      <w:pPr>
        <w:ind w:left="709"/>
        <w:jc w:val="both"/>
        <w:rPr>
          <w:rFonts w:ascii="Univers" w:hAnsi="Univers"/>
        </w:rPr>
      </w:pPr>
    </w:p>
    <w:p w14:paraId="2FEA1B97" w14:textId="77777777" w:rsidR="00355D30" w:rsidRPr="00FD566B" w:rsidRDefault="002350FF" w:rsidP="00D6029A">
      <w:pPr>
        <w:ind w:left="709"/>
        <w:jc w:val="both"/>
      </w:pPr>
      <w:r w:rsidRPr="002350FF">
        <w:t>Zahlungen von Reisekosten erfolgen durch den Auftragnehmer und werden dann entsprechend gegen Nachweis abgerechnet und vergütet.</w:t>
      </w:r>
      <w:r>
        <w:t xml:space="preserve"> </w:t>
      </w:r>
      <w:r w:rsidR="00355D30" w:rsidRPr="00FD566B">
        <w:t xml:space="preserve">Bei Erstattung von Reisekosten für Auslandsreisen auf Einzelnachweis ist das Bundesreisekostengesetz </w:t>
      </w:r>
      <w:bookmarkEnd w:id="20"/>
      <w:r w:rsidR="00355D30" w:rsidRPr="00FD566B">
        <w:t>(</w:t>
      </w:r>
      <w:hyperlink r:id="rId8" w:history="1">
        <w:r w:rsidR="00355D30" w:rsidRPr="00FD566B">
          <w:t>www.dienstleistungszentrum.de</w:t>
        </w:r>
      </w:hyperlink>
      <w:r w:rsidR="00355D30" w:rsidRPr="00FD566B">
        <w:t>) anzuwenden. Reisen zu Lasten des Auftraggebers müssen vorher mit diesem abgestimmt werden.</w:t>
      </w:r>
    </w:p>
    <w:p w14:paraId="43314B7E" w14:textId="77777777" w:rsidR="00355D30" w:rsidRPr="00FD566B" w:rsidRDefault="00355D30" w:rsidP="00D6029A">
      <w:pPr>
        <w:ind w:left="709"/>
        <w:jc w:val="both"/>
      </w:pPr>
      <w:r w:rsidRPr="00FD566B">
        <w:t>Die Erstattung der Reisekosten ist unter Beifügung der Originalbelege innerhalb einer Ausschlussfrist von 6 Monaten schriftlich geltend zu machen.</w:t>
      </w:r>
      <w:r w:rsidR="00910DE0" w:rsidRPr="00FD566B">
        <w:t xml:space="preserve"> Abrechnungen erfolgen über das Bundesverwaltungsamt.</w:t>
      </w:r>
    </w:p>
    <w:p w14:paraId="552A003B" w14:textId="77777777" w:rsidR="00355D30" w:rsidRPr="00FD566B" w:rsidRDefault="00355D30" w:rsidP="00D6029A">
      <w:pPr>
        <w:ind w:left="709"/>
        <w:jc w:val="both"/>
      </w:pPr>
      <w:r w:rsidRPr="00FD566B">
        <w:t>Reiseunterlagen werden vom Auftragnehmer beschafft.</w:t>
      </w:r>
    </w:p>
    <w:p w14:paraId="4757C102" w14:textId="77777777" w:rsidR="00355D30" w:rsidRPr="00FD566B" w:rsidRDefault="00355D30" w:rsidP="00D6029A">
      <w:pPr>
        <w:ind w:left="709"/>
        <w:jc w:val="both"/>
      </w:pPr>
      <w:r w:rsidRPr="00FD566B">
        <w:lastRenderedPageBreak/>
        <w:t>Grundsätzlich sind alle Flugverbindungen über den Rahmenvertragspartner des Auswärtigen Amtes bzw. des BfAA zu buchen.</w:t>
      </w:r>
    </w:p>
    <w:p w14:paraId="0C9440F2" w14:textId="77777777" w:rsidR="00355D30" w:rsidRDefault="00355D30" w:rsidP="00D6029A">
      <w:pPr>
        <w:ind w:left="709"/>
        <w:jc w:val="both"/>
        <w:rPr>
          <w:rFonts w:ascii="Univers" w:hAnsi="Univers"/>
        </w:rPr>
      </w:pPr>
      <w:r w:rsidRPr="00FD566B">
        <w:t xml:space="preserve">Reisekosten, Tagegelder usw. werden nach Bundesreisekostengesetz (BRKG) sowie Allgemeine Verwaltungsvorschrift zum Bundesreisekostengesetz (BRKGVwV) zzgl. der Auslandsreisekostenverordnung vergütet. </w:t>
      </w:r>
    </w:p>
    <w:p w14:paraId="2E8C47E0" w14:textId="77777777" w:rsidR="00B80A07" w:rsidRDefault="00B80A07" w:rsidP="00D6029A">
      <w:pPr>
        <w:ind w:left="709"/>
        <w:jc w:val="both"/>
        <w:rPr>
          <w:rFonts w:ascii="Univers" w:hAnsi="Univers"/>
        </w:rPr>
      </w:pPr>
    </w:p>
    <w:p w14:paraId="56AE2C8C" w14:textId="77777777" w:rsidR="00181D99" w:rsidRPr="00FB6331" w:rsidRDefault="005E3624" w:rsidP="00FB6331">
      <w:pPr>
        <w:pStyle w:val="berschrift1"/>
        <w:keepNext w:val="0"/>
        <w:widowControl w:val="0"/>
        <w:jc w:val="center"/>
        <w:rPr>
          <w:rFonts w:cs="Arial"/>
        </w:rPr>
      </w:pPr>
      <w:bookmarkStart w:id="21" w:name="_Toc212027903"/>
      <w:r w:rsidRPr="00FB6331">
        <w:rPr>
          <w:rFonts w:cs="Arial"/>
        </w:rPr>
        <w:t>§ 9</w:t>
      </w:r>
      <w:r w:rsidR="00181D99" w:rsidRPr="00FB6331">
        <w:rPr>
          <w:rFonts w:cs="Arial"/>
        </w:rPr>
        <w:t xml:space="preserve">. </w:t>
      </w:r>
      <w:r w:rsidR="00181D99" w:rsidRPr="00FB6331">
        <w:rPr>
          <w:rFonts w:cs="Arial"/>
        </w:rPr>
        <w:tab/>
      </w:r>
      <w:r w:rsidR="00BA08E2" w:rsidRPr="00FB6331">
        <w:rPr>
          <w:rFonts w:cs="Arial"/>
        </w:rPr>
        <w:t>Vertragslaufzeit</w:t>
      </w:r>
      <w:bookmarkEnd w:id="21"/>
    </w:p>
    <w:p w14:paraId="72EFDE55" w14:textId="77777777" w:rsidR="00181D99" w:rsidRDefault="00181D99" w:rsidP="00181D99">
      <w:pPr>
        <w:ind w:left="709"/>
        <w:jc w:val="both"/>
        <w:rPr>
          <w:rFonts w:ascii="Univers" w:hAnsi="Univers"/>
        </w:rPr>
      </w:pPr>
    </w:p>
    <w:p w14:paraId="77315D29" w14:textId="539FFB1C" w:rsidR="008D22CB" w:rsidRDefault="00BA08E2" w:rsidP="00FD566B">
      <w:pPr>
        <w:ind w:left="709"/>
        <w:jc w:val="both"/>
      </w:pPr>
      <w:r w:rsidRPr="00FD566B">
        <w:t xml:space="preserve">Die Laufzeit beginnt am  </w:t>
      </w:r>
      <w:r w:rsidR="00514232">
        <w:fldChar w:fldCharType="begin">
          <w:ffData>
            <w:name w:val="Text12"/>
            <w:enabled/>
            <w:calcOnExit w:val="0"/>
            <w:textInput>
              <w:default w:val="01.04.2026"/>
            </w:textInput>
          </w:ffData>
        </w:fldChar>
      </w:r>
      <w:bookmarkStart w:id="22" w:name="Text12"/>
      <w:r w:rsidR="00514232">
        <w:instrText xml:space="preserve"> FORMTEXT </w:instrText>
      </w:r>
      <w:r w:rsidR="00514232">
        <w:fldChar w:fldCharType="separate"/>
      </w:r>
      <w:r w:rsidR="00514232">
        <w:rPr>
          <w:noProof/>
        </w:rPr>
        <w:t>01.04.2026</w:t>
      </w:r>
      <w:r w:rsidR="00514232">
        <w:fldChar w:fldCharType="end"/>
      </w:r>
      <w:bookmarkEnd w:id="22"/>
      <w:r w:rsidRPr="00FD566B">
        <w:t xml:space="preserve"> und beträgt </w:t>
      </w:r>
      <w:r w:rsidR="008F75E7">
        <w:t>4</w:t>
      </w:r>
      <w:r w:rsidRPr="00FD566B">
        <w:t xml:space="preserve"> Jahre. </w:t>
      </w:r>
    </w:p>
    <w:p w14:paraId="3BCFD885" w14:textId="663650D2" w:rsidR="00A024BD" w:rsidRPr="00FD566B" w:rsidRDefault="002D6099" w:rsidP="00FD566B">
      <w:pPr>
        <w:ind w:left="709"/>
        <w:jc w:val="both"/>
      </w:pPr>
      <w:r>
        <w:t xml:space="preserve">Der Vertrag endet entweder </w:t>
      </w:r>
      <w:r w:rsidR="009C5C80">
        <w:t>mit Ablauf</w:t>
      </w:r>
      <w:r>
        <w:t xml:space="preserve"> der Gesamtlaufzeit</w:t>
      </w:r>
      <w:r w:rsidR="008D22CB">
        <w:t xml:space="preserve"> von 4 Jahren</w:t>
      </w:r>
      <w:r>
        <w:t xml:space="preserve"> oder bei Erreichen der maximalen Abrufsumme in Höhe von 5</w:t>
      </w:r>
      <w:r w:rsidR="00EA7C97">
        <w:t>6</w:t>
      </w:r>
      <w:r>
        <w:t>0.000,00 EUR</w:t>
      </w:r>
      <w:r w:rsidR="006D12DD">
        <w:t xml:space="preserve"> netto</w:t>
      </w:r>
      <w:r>
        <w:t>.</w:t>
      </w:r>
    </w:p>
    <w:p w14:paraId="2FB22C13" w14:textId="77777777" w:rsidR="00A024BD" w:rsidRDefault="00A024BD" w:rsidP="00A024BD">
      <w:pPr>
        <w:jc w:val="both"/>
        <w:rPr>
          <w:rFonts w:ascii="Univers" w:hAnsi="Univers"/>
        </w:rPr>
      </w:pPr>
    </w:p>
    <w:p w14:paraId="6151B2DC" w14:textId="77777777" w:rsidR="00A024BD" w:rsidRPr="00FB6331" w:rsidRDefault="005E3624" w:rsidP="00FB6331">
      <w:pPr>
        <w:pStyle w:val="berschrift1"/>
        <w:keepNext w:val="0"/>
        <w:widowControl w:val="0"/>
        <w:jc w:val="center"/>
        <w:rPr>
          <w:rFonts w:cs="Arial"/>
        </w:rPr>
      </w:pPr>
      <w:bookmarkStart w:id="23" w:name="_Toc212027904"/>
      <w:r w:rsidRPr="00FB6331">
        <w:rPr>
          <w:rFonts w:cs="Arial"/>
        </w:rPr>
        <w:t>§ 10</w:t>
      </w:r>
      <w:r w:rsidR="00A024BD" w:rsidRPr="00FB6331">
        <w:rPr>
          <w:rFonts w:cs="Arial"/>
        </w:rPr>
        <w:t xml:space="preserve">. </w:t>
      </w:r>
      <w:r w:rsidR="00504DD3" w:rsidRPr="00FB6331">
        <w:rPr>
          <w:rFonts w:cs="Arial"/>
        </w:rPr>
        <w:tab/>
      </w:r>
      <w:r w:rsidR="00A024BD" w:rsidRPr="00FB6331">
        <w:rPr>
          <w:rFonts w:cs="Arial"/>
        </w:rPr>
        <w:t>Schriftverkehr/ Büroanschrift</w:t>
      </w:r>
      <w:bookmarkEnd w:id="23"/>
    </w:p>
    <w:p w14:paraId="16479996" w14:textId="77777777" w:rsidR="00A024BD" w:rsidRDefault="00A024BD" w:rsidP="00A024BD">
      <w:pPr>
        <w:jc w:val="both"/>
        <w:rPr>
          <w:rFonts w:ascii="Univers" w:hAnsi="Univers"/>
        </w:rPr>
      </w:pPr>
    </w:p>
    <w:p w14:paraId="53DBC60A" w14:textId="77777777" w:rsidR="00A024BD" w:rsidRPr="004B5D15" w:rsidRDefault="00A024BD" w:rsidP="004B5D15">
      <w:pPr>
        <w:ind w:left="709"/>
        <w:jc w:val="both"/>
      </w:pPr>
      <w:r w:rsidRPr="004B5D15">
        <w:t xml:space="preserve">Der Schriftverkehr mit der Abteilung Immobilienmanagement </w:t>
      </w:r>
      <w:r w:rsidR="00504DD3" w:rsidRPr="004B5D15">
        <w:t xml:space="preserve">des BfAA </w:t>
      </w:r>
      <w:r w:rsidRPr="004B5D15">
        <w:t>erfolgt über folgende Adresse:</w:t>
      </w:r>
    </w:p>
    <w:p w14:paraId="31495077" w14:textId="77777777" w:rsidR="00A024BD" w:rsidRPr="004B5D15" w:rsidRDefault="00A024BD" w:rsidP="004B5D15">
      <w:pPr>
        <w:ind w:left="709"/>
        <w:jc w:val="both"/>
      </w:pPr>
    </w:p>
    <w:p w14:paraId="64A0AF1C" w14:textId="77777777" w:rsidR="00A024BD" w:rsidRPr="004B5D15" w:rsidRDefault="00A024BD" w:rsidP="004B5D15">
      <w:pPr>
        <w:ind w:left="709"/>
        <w:jc w:val="both"/>
      </w:pPr>
      <w:r w:rsidRPr="004B5D15">
        <w:t xml:space="preserve">Bundesamt für Auswärtige Angelegenheiten  </w:t>
      </w:r>
    </w:p>
    <w:p w14:paraId="036AA2C3" w14:textId="77777777" w:rsidR="00A024BD" w:rsidRPr="004B5D15" w:rsidRDefault="00D20914" w:rsidP="004B5D15">
      <w:pPr>
        <w:ind w:left="709"/>
        <w:jc w:val="both"/>
      </w:pPr>
      <w:r w:rsidRPr="004B5D15">
        <w:t>Abte</w:t>
      </w:r>
      <w:r w:rsidR="00A024BD" w:rsidRPr="004B5D15">
        <w:t>ilung Immobilienmanagement</w:t>
      </w:r>
      <w:r w:rsidR="00504DD3" w:rsidRPr="004B5D15">
        <w:tab/>
      </w:r>
    </w:p>
    <w:p w14:paraId="2CF2C14C" w14:textId="77777777" w:rsidR="00A024BD" w:rsidRPr="004B5D15" w:rsidRDefault="00D20914" w:rsidP="004B5D15">
      <w:pPr>
        <w:ind w:left="709"/>
        <w:jc w:val="both"/>
      </w:pPr>
      <w:r w:rsidRPr="004B5D15">
        <w:t>Kurstraße 36</w:t>
      </w:r>
      <w:r w:rsidR="00A024BD" w:rsidRPr="004B5D15">
        <w:t xml:space="preserve"> </w:t>
      </w:r>
    </w:p>
    <w:p w14:paraId="77EE4BC2" w14:textId="77777777" w:rsidR="00A024BD" w:rsidRPr="004B5D15" w:rsidRDefault="00A024BD" w:rsidP="004B5D15">
      <w:pPr>
        <w:ind w:left="709"/>
        <w:jc w:val="both"/>
      </w:pPr>
      <w:r w:rsidRPr="004B5D15">
        <w:t xml:space="preserve">10117 Berlin </w:t>
      </w:r>
    </w:p>
    <w:p w14:paraId="0BDD58CD" w14:textId="77777777" w:rsidR="00A024BD" w:rsidRPr="004B5D15" w:rsidRDefault="00A024BD" w:rsidP="004B5D15">
      <w:pPr>
        <w:ind w:left="709"/>
        <w:jc w:val="both"/>
      </w:pPr>
    </w:p>
    <w:p w14:paraId="45A465BF" w14:textId="77777777" w:rsidR="00A024BD" w:rsidRDefault="00A024BD" w:rsidP="004B5D15">
      <w:pPr>
        <w:ind w:left="709"/>
        <w:jc w:val="both"/>
      </w:pPr>
      <w:r w:rsidRPr="004B5D15">
        <w:t xml:space="preserve">Bei Änderung durch das BfAA gelten </w:t>
      </w:r>
      <w:r w:rsidR="00504DD3" w:rsidRPr="004B5D15">
        <w:t xml:space="preserve">die </w:t>
      </w:r>
      <w:r w:rsidRPr="004B5D15">
        <w:t>dann folgende Adressen als vereinbart.</w:t>
      </w:r>
    </w:p>
    <w:p w14:paraId="4EE02FD8" w14:textId="77777777" w:rsidR="00DB25F0" w:rsidRPr="004B5D15" w:rsidRDefault="00DB25F0" w:rsidP="004B5D15">
      <w:pPr>
        <w:ind w:left="709"/>
        <w:jc w:val="both"/>
      </w:pPr>
    </w:p>
    <w:p w14:paraId="09985B0C" w14:textId="77777777" w:rsidR="006147EB" w:rsidRPr="00FB6331" w:rsidRDefault="00104A73" w:rsidP="00FB6331">
      <w:pPr>
        <w:pStyle w:val="berschrift1"/>
        <w:keepNext w:val="0"/>
        <w:widowControl w:val="0"/>
        <w:jc w:val="center"/>
        <w:rPr>
          <w:rFonts w:cs="Arial"/>
        </w:rPr>
      </w:pPr>
      <w:bookmarkStart w:id="24" w:name="_Toc212027905"/>
      <w:r w:rsidRPr="00FB6331">
        <w:rPr>
          <w:rFonts w:cs="Arial"/>
        </w:rPr>
        <w:t>§ 11.</w:t>
      </w:r>
      <w:r w:rsidR="006147EB" w:rsidRPr="00FB6331">
        <w:rPr>
          <w:rFonts w:cs="Arial"/>
        </w:rPr>
        <w:tab/>
        <w:t>Haftpflichtversicherung</w:t>
      </w:r>
      <w:bookmarkEnd w:id="24"/>
    </w:p>
    <w:p w14:paraId="34E98C37" w14:textId="77777777" w:rsidR="006147EB" w:rsidRDefault="006147EB" w:rsidP="00FC1F89">
      <w:pPr>
        <w:ind w:left="709"/>
        <w:jc w:val="both"/>
        <w:rPr>
          <w:rFonts w:ascii="Univers" w:hAnsi="Univers"/>
        </w:rPr>
      </w:pPr>
    </w:p>
    <w:p w14:paraId="7EB4DDF0" w14:textId="77777777" w:rsidR="00FC1F89" w:rsidRPr="004B5D15" w:rsidRDefault="00FC1F89" w:rsidP="00FC1F89">
      <w:pPr>
        <w:ind w:left="709"/>
        <w:jc w:val="both"/>
      </w:pPr>
      <w:r w:rsidRPr="004B5D15">
        <w:t>Die Deckungssummen der Berufshaftpflichtversicherung des Auftragnehmers nach § 16 AVB müssen</w:t>
      </w:r>
    </w:p>
    <w:p w14:paraId="7BB336B9" w14:textId="77777777" w:rsidR="00FC1F89" w:rsidRDefault="00FC1F89" w:rsidP="004B5D15">
      <w:pPr>
        <w:ind w:left="709"/>
        <w:jc w:val="both"/>
      </w:pPr>
      <w:r w:rsidRPr="004B5D15">
        <w:t>mindestens betragen:</w:t>
      </w:r>
    </w:p>
    <w:p w14:paraId="25473ED6" w14:textId="77777777" w:rsidR="004B5D15" w:rsidRPr="004B5D15" w:rsidRDefault="004B5D15" w:rsidP="004B5D15">
      <w:pPr>
        <w:ind w:left="709"/>
        <w:jc w:val="both"/>
      </w:pPr>
    </w:p>
    <w:p w14:paraId="39425350" w14:textId="77777777" w:rsidR="00FC1F89" w:rsidRPr="004B5D15" w:rsidRDefault="00FC1F89" w:rsidP="004B5D15">
      <w:pPr>
        <w:ind w:left="709"/>
        <w:jc w:val="both"/>
      </w:pPr>
      <w:r w:rsidRPr="004B5D15">
        <w:t xml:space="preserve">Für Personenschäden </w:t>
      </w:r>
      <w:r w:rsidRPr="004B5D15">
        <w:tab/>
      </w:r>
      <w:r w:rsidRPr="004B5D15">
        <w:tab/>
      </w:r>
      <w:r w:rsidRPr="004B5D15">
        <w:tab/>
      </w:r>
      <w:r w:rsidRPr="004B5D15">
        <w:tab/>
      </w:r>
      <w:r w:rsidRPr="004B5D15">
        <w:tab/>
      </w:r>
      <w:r w:rsidR="00181D99" w:rsidRPr="004B5D15">
        <w:t>1.500.000,00</w:t>
      </w:r>
      <w:r w:rsidRPr="004B5D15">
        <w:tab/>
        <w:t>Euro</w:t>
      </w:r>
    </w:p>
    <w:p w14:paraId="4082E70C" w14:textId="77777777" w:rsidR="00FC1F89" w:rsidRDefault="00FC1F89" w:rsidP="004B5D15">
      <w:pPr>
        <w:ind w:left="709"/>
        <w:jc w:val="both"/>
      </w:pPr>
      <w:r w:rsidRPr="004B5D15">
        <w:t xml:space="preserve">Für sonstige Schäden </w:t>
      </w:r>
      <w:r w:rsidRPr="004B5D15">
        <w:tab/>
      </w:r>
      <w:r w:rsidRPr="004B5D15">
        <w:tab/>
      </w:r>
      <w:r w:rsidRPr="004B5D15">
        <w:tab/>
      </w:r>
      <w:r w:rsidRPr="004B5D15">
        <w:tab/>
      </w:r>
      <w:r w:rsidRPr="004B5D15">
        <w:tab/>
      </w:r>
      <w:r w:rsidR="00181D99" w:rsidRPr="004B5D15">
        <w:t>1.000.000,00</w:t>
      </w:r>
      <w:r w:rsidRPr="004B5D15">
        <w:tab/>
        <w:t>Euro</w:t>
      </w:r>
    </w:p>
    <w:p w14:paraId="78E6A008" w14:textId="77777777" w:rsidR="00777ACF" w:rsidRDefault="00777ACF" w:rsidP="004B5D15">
      <w:pPr>
        <w:ind w:left="709"/>
        <w:jc w:val="both"/>
      </w:pPr>
    </w:p>
    <w:p w14:paraId="42964998" w14:textId="69B42E79" w:rsidR="00777ACF" w:rsidRPr="004B5D15" w:rsidRDefault="00777ACF" w:rsidP="004B5D15">
      <w:pPr>
        <w:ind w:left="709"/>
        <w:jc w:val="both"/>
      </w:pPr>
      <w:r>
        <w:t>Ein Nachweis über diese Haftpflichtversicherung ist unaufgefordert erstmalig bei Vertragsabschluss, da jeweils jährlich dem Auftraggeber vorzulegen.</w:t>
      </w:r>
    </w:p>
    <w:p w14:paraId="1A921B45" w14:textId="77777777" w:rsidR="00181D99" w:rsidRDefault="00181D99" w:rsidP="00FC1F89">
      <w:pPr>
        <w:tabs>
          <w:tab w:val="left" w:pos="0"/>
        </w:tabs>
        <w:rPr>
          <w:rFonts w:ascii="Univers" w:hAnsi="Univers"/>
          <w:b/>
        </w:rPr>
      </w:pPr>
    </w:p>
    <w:p w14:paraId="722CF1BE" w14:textId="77777777" w:rsidR="00342B42" w:rsidRDefault="00342B42" w:rsidP="00FB6331">
      <w:pPr>
        <w:pStyle w:val="berschrift1"/>
        <w:keepNext w:val="0"/>
        <w:widowControl w:val="0"/>
        <w:jc w:val="center"/>
        <w:rPr>
          <w:rFonts w:cs="Arial"/>
        </w:rPr>
      </w:pPr>
      <w:bookmarkStart w:id="25" w:name="_Toc190091377"/>
      <w:bookmarkStart w:id="26" w:name="_Toc212027906"/>
      <w:r w:rsidRPr="00FB6331">
        <w:rPr>
          <w:rFonts w:cs="Arial"/>
        </w:rPr>
        <w:t>§ 12</w:t>
      </w:r>
      <w:r w:rsidR="00104A73" w:rsidRPr="00FB6331">
        <w:rPr>
          <w:rFonts w:cs="Arial"/>
        </w:rPr>
        <w:t xml:space="preserve"> </w:t>
      </w:r>
      <w:r w:rsidR="00104A73" w:rsidRPr="00FB6331">
        <w:rPr>
          <w:rFonts w:cs="Arial"/>
        </w:rPr>
        <w:tab/>
      </w:r>
      <w:r w:rsidRPr="00FB6331">
        <w:rPr>
          <w:rFonts w:cs="Arial"/>
        </w:rPr>
        <w:t>Rechtswahl, Gerichtsstand, Erfüllungsort</w:t>
      </w:r>
      <w:bookmarkEnd w:id="25"/>
      <w:bookmarkEnd w:id="26"/>
    </w:p>
    <w:p w14:paraId="4142F165" w14:textId="77777777" w:rsidR="00FB6331" w:rsidRPr="00FB6331" w:rsidRDefault="00FB6331" w:rsidP="00FB6331">
      <w:pPr>
        <w:tabs>
          <w:tab w:val="left" w:pos="0"/>
        </w:tabs>
      </w:pPr>
    </w:p>
    <w:p w14:paraId="403394C5" w14:textId="77777777" w:rsidR="00342B42" w:rsidRPr="008642A1" w:rsidRDefault="00342B42" w:rsidP="00104A73">
      <w:pPr>
        <w:pStyle w:val="00Absatz"/>
        <w:widowControl w:val="0"/>
        <w:spacing w:line="240" w:lineRule="auto"/>
        <w:ind w:left="708"/>
        <w:jc w:val="both"/>
        <w:rPr>
          <w:sz w:val="22"/>
          <w:szCs w:val="22"/>
        </w:rPr>
      </w:pPr>
      <w:bookmarkStart w:id="27" w:name="_Toc158211353"/>
      <w:r w:rsidRPr="008642A1">
        <w:rPr>
          <w:sz w:val="22"/>
          <w:szCs w:val="22"/>
        </w:rPr>
        <w:t>Sollte eine Bestimmung des Vertrages oder seiner Anlagen ganz oder teilweise rechtsunwirksam sein oder werden, so wird die Gültigkeit der übrigen Bestimmungen des Vertrages oder seiner Grundlagen dadurch nicht berührt. An die Stelle der unwirksamen oder lückenhaften Regelung tritt dann eine Bestimmung, die dem von den Parteien wirtschaftlich Gewollten möglichst nahekommt und rechtswirksam ist.</w:t>
      </w:r>
      <w:bookmarkEnd w:id="27"/>
    </w:p>
    <w:p w14:paraId="15DF24AF" w14:textId="77777777" w:rsidR="00342B42" w:rsidRDefault="00342B42" w:rsidP="00104A73">
      <w:pPr>
        <w:pStyle w:val="00Absatz"/>
        <w:widowControl w:val="0"/>
        <w:spacing w:line="240" w:lineRule="auto"/>
        <w:ind w:left="0" w:firstLine="708"/>
        <w:jc w:val="both"/>
        <w:rPr>
          <w:sz w:val="22"/>
          <w:szCs w:val="22"/>
        </w:rPr>
      </w:pPr>
      <w:bookmarkStart w:id="28" w:name="_Toc158211354"/>
      <w:r w:rsidRPr="008642A1">
        <w:rPr>
          <w:sz w:val="22"/>
          <w:szCs w:val="22"/>
        </w:rPr>
        <w:t>Änderungen und Ergänzungen des Vertrages bedürfen der Schriftform.</w:t>
      </w:r>
      <w:bookmarkEnd w:id="28"/>
    </w:p>
    <w:p w14:paraId="2C8EFC42" w14:textId="77777777" w:rsidR="00020D9A" w:rsidRPr="008642A1" w:rsidRDefault="00020D9A" w:rsidP="00104A73">
      <w:pPr>
        <w:pStyle w:val="00Absatz"/>
        <w:widowControl w:val="0"/>
        <w:spacing w:line="240" w:lineRule="auto"/>
        <w:ind w:left="0" w:firstLine="708"/>
        <w:jc w:val="both"/>
        <w:rPr>
          <w:sz w:val="22"/>
          <w:szCs w:val="22"/>
        </w:rPr>
      </w:pPr>
    </w:p>
    <w:p w14:paraId="047029AD" w14:textId="77777777" w:rsidR="006147EB" w:rsidRPr="00FB6331" w:rsidRDefault="00104A73" w:rsidP="00FB6331">
      <w:pPr>
        <w:pStyle w:val="berschrift1"/>
        <w:keepNext w:val="0"/>
        <w:widowControl w:val="0"/>
        <w:jc w:val="center"/>
        <w:rPr>
          <w:rFonts w:cs="Arial"/>
        </w:rPr>
      </w:pPr>
      <w:bookmarkStart w:id="29" w:name="_Toc212027907"/>
      <w:r w:rsidRPr="00FB6331">
        <w:rPr>
          <w:rFonts w:cs="Arial"/>
        </w:rPr>
        <w:t>§ 13</w:t>
      </w:r>
      <w:r w:rsidR="00FC1F89" w:rsidRPr="00FB6331">
        <w:rPr>
          <w:rFonts w:cs="Arial"/>
        </w:rPr>
        <w:tab/>
        <w:t>Bemerkung</w:t>
      </w:r>
      <w:bookmarkEnd w:id="29"/>
    </w:p>
    <w:p w14:paraId="5DFB8014" w14:textId="77777777" w:rsidR="006147EB" w:rsidRDefault="006147EB" w:rsidP="006147EB">
      <w:pPr>
        <w:ind w:left="708"/>
        <w:jc w:val="both"/>
        <w:rPr>
          <w:rFonts w:ascii="Univers" w:hAnsi="Univers"/>
          <w:b/>
          <w:u w:val="single"/>
        </w:rPr>
      </w:pPr>
    </w:p>
    <w:p w14:paraId="146D5BE1" w14:textId="77777777" w:rsidR="006147EB" w:rsidRDefault="006147EB" w:rsidP="00FC1F89">
      <w:pPr>
        <w:ind w:left="709"/>
        <w:jc w:val="both"/>
      </w:pPr>
      <w:r w:rsidRPr="004B5D15">
        <w:t>Bei einer ggf. zusätzlichen späteren Beauftragung wird das Honorar für die Grundleistungen der HOAI, soweit diese bei der in § 3 aufgeführten Leistungen anfallen, in Abzug gebracht.</w:t>
      </w:r>
    </w:p>
    <w:p w14:paraId="426A8DB2" w14:textId="77777777" w:rsidR="00FB6331" w:rsidRPr="004B5D15" w:rsidRDefault="00D6029A" w:rsidP="00FC1F89">
      <w:pPr>
        <w:ind w:left="709"/>
        <w:jc w:val="both"/>
      </w:pPr>
      <w:r>
        <w:br w:type="page"/>
      </w:r>
    </w:p>
    <w:p w14:paraId="0CCAC008" w14:textId="77777777" w:rsidR="00342B42" w:rsidRPr="00FB6331" w:rsidRDefault="00342B42" w:rsidP="00FB6331">
      <w:pPr>
        <w:pStyle w:val="berschrift1"/>
        <w:keepNext w:val="0"/>
        <w:widowControl w:val="0"/>
        <w:jc w:val="center"/>
        <w:rPr>
          <w:rFonts w:cs="Arial"/>
        </w:rPr>
      </w:pPr>
      <w:bookmarkStart w:id="30" w:name="_Toc190091378"/>
      <w:bookmarkStart w:id="31" w:name="_Toc212027908"/>
      <w:r w:rsidRPr="00FB6331">
        <w:rPr>
          <w:rFonts w:cs="Arial"/>
        </w:rPr>
        <w:lastRenderedPageBreak/>
        <w:t>§ 1</w:t>
      </w:r>
      <w:r w:rsidR="00104A73" w:rsidRPr="00FB6331">
        <w:rPr>
          <w:rFonts w:cs="Arial"/>
        </w:rPr>
        <w:t xml:space="preserve">4 </w:t>
      </w:r>
      <w:r w:rsidR="00104A73" w:rsidRPr="00FB6331">
        <w:rPr>
          <w:rFonts w:cs="Arial"/>
        </w:rPr>
        <w:tab/>
      </w:r>
      <w:r w:rsidRPr="00FB6331">
        <w:rPr>
          <w:rFonts w:cs="Arial"/>
        </w:rPr>
        <w:t>Ergänzende Vereinbarungen</w:t>
      </w:r>
      <w:bookmarkEnd w:id="30"/>
      <w:bookmarkEnd w:id="31"/>
    </w:p>
    <w:p w14:paraId="5935A8A1" w14:textId="77777777" w:rsidR="00342B42" w:rsidRPr="008642A1" w:rsidRDefault="00342B42" w:rsidP="00104A73">
      <w:pPr>
        <w:pStyle w:val="00Absatz"/>
        <w:widowControl w:val="0"/>
        <w:spacing w:line="240" w:lineRule="auto"/>
        <w:ind w:left="708"/>
        <w:jc w:val="both"/>
        <w:rPr>
          <w:sz w:val="22"/>
          <w:szCs w:val="22"/>
        </w:rPr>
      </w:pPr>
      <w:bookmarkStart w:id="32" w:name="_Toc158211356"/>
      <w:r w:rsidRPr="008642A1">
        <w:rPr>
          <w:sz w:val="22"/>
          <w:szCs w:val="22"/>
        </w:rPr>
        <w:t>Der AN hat alle Informationen und Unterlagen vertraulich zu behandeln. Eine Weitergabe an Dritte darf nur mit Zustimmung des AG erfolgen. Digitale Unterlagen hat der AN auf Verlangen zu löschen. Der AN übergibt dem AG nach Leistungserbringung alle von ihm erstellten Unterlagen und Dateien zu dessen unbeschränkter Verwendung.</w:t>
      </w:r>
      <w:bookmarkEnd w:id="32"/>
      <w:r w:rsidRPr="008642A1">
        <w:rPr>
          <w:sz w:val="22"/>
          <w:szCs w:val="22"/>
        </w:rPr>
        <w:t xml:space="preserve"> </w:t>
      </w:r>
    </w:p>
    <w:p w14:paraId="7A930B64" w14:textId="77777777" w:rsidR="00342B42" w:rsidRDefault="00342B42" w:rsidP="006147EB">
      <w:pPr>
        <w:ind w:left="2135"/>
        <w:jc w:val="both"/>
        <w:rPr>
          <w:rFonts w:ascii="Univers" w:hAnsi="Univers"/>
          <w:b/>
          <w:u w:val="single"/>
        </w:rPr>
      </w:pPr>
    </w:p>
    <w:p w14:paraId="7628F289" w14:textId="77777777" w:rsidR="00342B42" w:rsidRDefault="00342B42" w:rsidP="006147EB">
      <w:pPr>
        <w:ind w:left="2135"/>
        <w:jc w:val="both"/>
        <w:rPr>
          <w:rFonts w:ascii="Univers" w:hAnsi="Univers"/>
          <w:b/>
          <w:u w:val="single"/>
        </w:rPr>
      </w:pPr>
    </w:p>
    <w:p w14:paraId="1BED71AD" w14:textId="77777777" w:rsidR="00342B42" w:rsidRDefault="00342B42" w:rsidP="006147EB">
      <w:pPr>
        <w:ind w:left="2135"/>
        <w:jc w:val="both"/>
        <w:rPr>
          <w:rFonts w:ascii="Univers" w:hAnsi="Univers"/>
          <w:u w:val="single"/>
        </w:rPr>
      </w:pPr>
    </w:p>
    <w:p w14:paraId="7F2EAFB8" w14:textId="77777777" w:rsidR="006147EB" w:rsidRDefault="006147EB" w:rsidP="006147EB">
      <w:pPr>
        <w:pStyle w:val="Kopfzeile"/>
        <w:tabs>
          <w:tab w:val="clear" w:pos="4536"/>
          <w:tab w:val="clear" w:pos="9072"/>
          <w:tab w:val="left" w:pos="2981"/>
        </w:tabs>
        <w:jc w:val="both"/>
      </w:pPr>
    </w:p>
    <w:tbl>
      <w:tblPr>
        <w:tblW w:w="9250" w:type="dxa"/>
        <w:tblCellMar>
          <w:left w:w="70" w:type="dxa"/>
          <w:right w:w="70" w:type="dxa"/>
        </w:tblCellMar>
        <w:tblLook w:val="0000" w:firstRow="0" w:lastRow="0" w:firstColumn="0" w:lastColumn="0" w:noHBand="0" w:noVBand="0"/>
      </w:tblPr>
      <w:tblGrid>
        <w:gridCol w:w="2194"/>
        <w:gridCol w:w="188"/>
        <w:gridCol w:w="2048"/>
        <w:gridCol w:w="305"/>
        <w:gridCol w:w="2279"/>
        <w:gridCol w:w="188"/>
        <w:gridCol w:w="2048"/>
      </w:tblGrid>
      <w:tr w:rsidR="006147EB" w14:paraId="09B3F40D" w14:textId="77777777" w:rsidTr="008B180D">
        <w:tc>
          <w:tcPr>
            <w:tcW w:w="4430" w:type="dxa"/>
            <w:gridSpan w:val="3"/>
          </w:tcPr>
          <w:p w14:paraId="3D1816B0" w14:textId="77777777" w:rsidR="006147EB" w:rsidRDefault="006147EB" w:rsidP="00B96780">
            <w:pPr>
              <w:pStyle w:val="Kopfzeile"/>
              <w:tabs>
                <w:tab w:val="clear" w:pos="4536"/>
                <w:tab w:val="clear" w:pos="9072"/>
                <w:tab w:val="left" w:pos="2981"/>
              </w:tabs>
              <w:jc w:val="both"/>
              <w:rPr>
                <w:b/>
                <w:bCs/>
              </w:rPr>
            </w:pPr>
            <w:r>
              <w:rPr>
                <w:b/>
                <w:bCs/>
              </w:rPr>
              <w:t>Auftraggeber:</w:t>
            </w:r>
          </w:p>
        </w:tc>
        <w:tc>
          <w:tcPr>
            <w:tcW w:w="305" w:type="dxa"/>
          </w:tcPr>
          <w:p w14:paraId="602B26B1" w14:textId="77777777" w:rsidR="006147EB" w:rsidRDefault="006147EB" w:rsidP="00B96780">
            <w:pPr>
              <w:pStyle w:val="Kopfzeile"/>
              <w:tabs>
                <w:tab w:val="clear" w:pos="4536"/>
                <w:tab w:val="clear" w:pos="9072"/>
                <w:tab w:val="left" w:pos="2981"/>
              </w:tabs>
              <w:jc w:val="both"/>
            </w:pPr>
          </w:p>
        </w:tc>
        <w:tc>
          <w:tcPr>
            <w:tcW w:w="4515" w:type="dxa"/>
            <w:gridSpan w:val="3"/>
          </w:tcPr>
          <w:p w14:paraId="72783C73" w14:textId="77777777" w:rsidR="006147EB" w:rsidRDefault="006147EB" w:rsidP="00B96780">
            <w:pPr>
              <w:pStyle w:val="Kopfzeile"/>
              <w:tabs>
                <w:tab w:val="clear" w:pos="4536"/>
                <w:tab w:val="clear" w:pos="9072"/>
                <w:tab w:val="left" w:pos="2981"/>
              </w:tabs>
              <w:jc w:val="both"/>
              <w:rPr>
                <w:b/>
                <w:bCs/>
              </w:rPr>
            </w:pPr>
            <w:r>
              <w:rPr>
                <w:b/>
                <w:bCs/>
              </w:rPr>
              <w:t>Auftragnehmer:</w:t>
            </w:r>
          </w:p>
        </w:tc>
      </w:tr>
      <w:tr w:rsidR="006147EB" w14:paraId="209157AB" w14:textId="77777777" w:rsidTr="008B180D">
        <w:tc>
          <w:tcPr>
            <w:tcW w:w="4430" w:type="dxa"/>
            <w:gridSpan w:val="3"/>
          </w:tcPr>
          <w:p w14:paraId="57A65C54" w14:textId="77777777" w:rsidR="006147EB" w:rsidRDefault="006147EB" w:rsidP="00B96780">
            <w:pPr>
              <w:pStyle w:val="Kopfzeile"/>
              <w:tabs>
                <w:tab w:val="clear" w:pos="4536"/>
                <w:tab w:val="clear" w:pos="9072"/>
                <w:tab w:val="left" w:pos="2981"/>
              </w:tabs>
              <w:jc w:val="both"/>
            </w:pPr>
          </w:p>
        </w:tc>
        <w:tc>
          <w:tcPr>
            <w:tcW w:w="305" w:type="dxa"/>
          </w:tcPr>
          <w:p w14:paraId="2430F8E8" w14:textId="77777777" w:rsidR="006147EB" w:rsidRDefault="006147EB" w:rsidP="00B96780">
            <w:pPr>
              <w:pStyle w:val="Kopfzeile"/>
              <w:tabs>
                <w:tab w:val="clear" w:pos="4536"/>
                <w:tab w:val="clear" w:pos="9072"/>
                <w:tab w:val="left" w:pos="2981"/>
              </w:tabs>
              <w:jc w:val="both"/>
            </w:pPr>
          </w:p>
        </w:tc>
        <w:tc>
          <w:tcPr>
            <w:tcW w:w="4515" w:type="dxa"/>
            <w:gridSpan w:val="3"/>
          </w:tcPr>
          <w:p w14:paraId="05C98F76" w14:textId="77777777" w:rsidR="006147EB" w:rsidRDefault="006147EB" w:rsidP="00B96780">
            <w:pPr>
              <w:pStyle w:val="Kopfzeile"/>
              <w:tabs>
                <w:tab w:val="clear" w:pos="4536"/>
                <w:tab w:val="clear" w:pos="9072"/>
                <w:tab w:val="left" w:pos="2981"/>
              </w:tabs>
              <w:jc w:val="both"/>
            </w:pPr>
          </w:p>
        </w:tc>
      </w:tr>
      <w:tr w:rsidR="006147EB" w14:paraId="14CB8EFD" w14:textId="77777777" w:rsidTr="008B180D">
        <w:tc>
          <w:tcPr>
            <w:tcW w:w="4430" w:type="dxa"/>
            <w:gridSpan w:val="3"/>
          </w:tcPr>
          <w:p w14:paraId="02DCFEA3" w14:textId="77777777" w:rsidR="006147EB" w:rsidRDefault="006147EB" w:rsidP="00B96780">
            <w:pPr>
              <w:jc w:val="both"/>
            </w:pPr>
          </w:p>
        </w:tc>
        <w:tc>
          <w:tcPr>
            <w:tcW w:w="305" w:type="dxa"/>
          </w:tcPr>
          <w:p w14:paraId="73215993" w14:textId="77777777" w:rsidR="006147EB" w:rsidRDefault="006147EB" w:rsidP="00B96780">
            <w:pPr>
              <w:pStyle w:val="Kopfzeile"/>
              <w:tabs>
                <w:tab w:val="clear" w:pos="4536"/>
                <w:tab w:val="clear" w:pos="9072"/>
                <w:tab w:val="left" w:pos="2981"/>
              </w:tabs>
              <w:jc w:val="both"/>
            </w:pPr>
          </w:p>
        </w:tc>
        <w:tc>
          <w:tcPr>
            <w:tcW w:w="4515" w:type="dxa"/>
            <w:gridSpan w:val="3"/>
          </w:tcPr>
          <w:p w14:paraId="61765C9B" w14:textId="77777777" w:rsidR="006147EB" w:rsidRDefault="006147EB" w:rsidP="00B96780">
            <w:pPr>
              <w:pStyle w:val="Kopfzeile"/>
              <w:tabs>
                <w:tab w:val="clear" w:pos="4536"/>
                <w:tab w:val="clear" w:pos="9072"/>
                <w:tab w:val="left" w:pos="2981"/>
              </w:tabs>
              <w:jc w:val="both"/>
            </w:pPr>
          </w:p>
        </w:tc>
      </w:tr>
      <w:tr w:rsidR="006147EB" w14:paraId="3536284B" w14:textId="77777777" w:rsidTr="008B180D">
        <w:tc>
          <w:tcPr>
            <w:tcW w:w="2194" w:type="dxa"/>
            <w:tcBorders>
              <w:bottom w:val="dotted" w:sz="4" w:space="0" w:color="auto"/>
            </w:tcBorders>
            <w:vAlign w:val="bottom"/>
          </w:tcPr>
          <w:p w14:paraId="603929DE" w14:textId="77777777" w:rsidR="006147EB" w:rsidRDefault="00B80A07" w:rsidP="00B96780">
            <w:pPr>
              <w:jc w:val="center"/>
            </w:pPr>
            <w:r>
              <w:t>Berlin</w:t>
            </w:r>
          </w:p>
        </w:tc>
        <w:tc>
          <w:tcPr>
            <w:tcW w:w="188" w:type="dxa"/>
            <w:vAlign w:val="bottom"/>
          </w:tcPr>
          <w:p w14:paraId="0C081F11" w14:textId="77777777" w:rsidR="006147EB" w:rsidRDefault="006147EB" w:rsidP="00B96780">
            <w:pPr>
              <w:pStyle w:val="Kopfzeile"/>
              <w:tabs>
                <w:tab w:val="clear" w:pos="4536"/>
                <w:tab w:val="clear" w:pos="9072"/>
                <w:tab w:val="left" w:pos="2981"/>
              </w:tabs>
              <w:jc w:val="center"/>
            </w:pPr>
          </w:p>
        </w:tc>
        <w:tc>
          <w:tcPr>
            <w:tcW w:w="2048" w:type="dxa"/>
            <w:tcBorders>
              <w:bottom w:val="dotted" w:sz="4" w:space="0" w:color="auto"/>
            </w:tcBorders>
            <w:vAlign w:val="bottom"/>
          </w:tcPr>
          <w:p w14:paraId="2E9C747E" w14:textId="497CE9F4" w:rsidR="006147EB" w:rsidRDefault="008B180D" w:rsidP="00B96780">
            <w:pPr>
              <w:pStyle w:val="Kopfzeile"/>
              <w:tabs>
                <w:tab w:val="clear" w:pos="4536"/>
                <w:tab w:val="clear" w:pos="9072"/>
                <w:tab w:val="left" w:pos="2981"/>
              </w:tabs>
              <w:jc w:val="center"/>
            </w:pPr>
            <w:r>
              <w:fldChar w:fldCharType="begin">
                <w:ffData>
                  <w:name w:val=""/>
                  <w:enabled/>
                  <w:calcOnExit w:val="0"/>
                  <w:textInput>
                    <w:default w:val="Es gilt das Datum der Zuschlagserteiltung"/>
                  </w:textInput>
                </w:ffData>
              </w:fldChar>
            </w:r>
            <w:r>
              <w:instrText xml:space="preserve"> FORMTEXT </w:instrText>
            </w:r>
            <w:r>
              <w:fldChar w:fldCharType="separate"/>
            </w:r>
            <w:r>
              <w:rPr>
                <w:noProof/>
              </w:rPr>
              <w:t>Es gilt das Datum der Zuschlagserteiltung</w:t>
            </w:r>
            <w:r>
              <w:fldChar w:fldCharType="end"/>
            </w:r>
          </w:p>
        </w:tc>
        <w:tc>
          <w:tcPr>
            <w:tcW w:w="305" w:type="dxa"/>
            <w:vAlign w:val="bottom"/>
          </w:tcPr>
          <w:p w14:paraId="432DCAC8" w14:textId="77777777" w:rsidR="006147EB" w:rsidRDefault="006147EB" w:rsidP="00B96780">
            <w:pPr>
              <w:pStyle w:val="Kopfzeile"/>
              <w:tabs>
                <w:tab w:val="clear" w:pos="4536"/>
                <w:tab w:val="clear" w:pos="9072"/>
                <w:tab w:val="left" w:pos="2981"/>
              </w:tabs>
              <w:jc w:val="center"/>
            </w:pPr>
          </w:p>
        </w:tc>
        <w:tc>
          <w:tcPr>
            <w:tcW w:w="2279" w:type="dxa"/>
            <w:tcBorders>
              <w:bottom w:val="dotted" w:sz="4" w:space="0" w:color="auto"/>
            </w:tcBorders>
            <w:vAlign w:val="bottom"/>
          </w:tcPr>
          <w:p w14:paraId="4EC93FA9" w14:textId="372F519F" w:rsidR="006147EB" w:rsidRDefault="008B180D" w:rsidP="00B96780">
            <w:pPr>
              <w:jc w:val="center"/>
            </w:pPr>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8" w:type="dxa"/>
            <w:vAlign w:val="bottom"/>
          </w:tcPr>
          <w:p w14:paraId="199C0A8B" w14:textId="77777777" w:rsidR="006147EB" w:rsidRDefault="006147EB" w:rsidP="00B96780">
            <w:pPr>
              <w:pStyle w:val="Kopfzeile"/>
              <w:tabs>
                <w:tab w:val="clear" w:pos="4536"/>
                <w:tab w:val="clear" w:pos="9072"/>
                <w:tab w:val="left" w:pos="2981"/>
              </w:tabs>
              <w:jc w:val="center"/>
            </w:pPr>
          </w:p>
        </w:tc>
        <w:tc>
          <w:tcPr>
            <w:tcW w:w="2048" w:type="dxa"/>
            <w:tcBorders>
              <w:bottom w:val="dotted" w:sz="4" w:space="0" w:color="auto"/>
            </w:tcBorders>
            <w:vAlign w:val="bottom"/>
          </w:tcPr>
          <w:p w14:paraId="124D294D" w14:textId="474E3005" w:rsidR="006147EB" w:rsidRDefault="008B180D" w:rsidP="00B96780">
            <w:pPr>
              <w:pStyle w:val="Kopfzeile"/>
              <w:tabs>
                <w:tab w:val="clear" w:pos="4536"/>
                <w:tab w:val="clear" w:pos="9072"/>
                <w:tab w:val="left" w:pos="2981"/>
              </w:tabs>
              <w:jc w:val="center"/>
            </w:pPr>
            <w:r>
              <w:fldChar w:fldCharType="begin">
                <w:ffData>
                  <w:name w:val=""/>
                  <w:enabled/>
                  <w:calcOnExit w:val="0"/>
                  <w:textInput>
                    <w:default w:val="Es gilt das Datum der Zuschlagserteiltung"/>
                  </w:textInput>
                </w:ffData>
              </w:fldChar>
            </w:r>
            <w:r>
              <w:instrText xml:space="preserve"> FORMTEXT </w:instrText>
            </w:r>
            <w:r>
              <w:fldChar w:fldCharType="separate"/>
            </w:r>
            <w:r>
              <w:rPr>
                <w:noProof/>
              </w:rPr>
              <w:t>Es gilt das Datum der Zuschlagserteiltung</w:t>
            </w:r>
            <w:r>
              <w:fldChar w:fldCharType="end"/>
            </w:r>
          </w:p>
        </w:tc>
      </w:tr>
      <w:tr w:rsidR="006147EB" w14:paraId="34751E09" w14:textId="77777777" w:rsidTr="008B180D">
        <w:tc>
          <w:tcPr>
            <w:tcW w:w="2194" w:type="dxa"/>
            <w:vAlign w:val="center"/>
          </w:tcPr>
          <w:p w14:paraId="79B49D5C" w14:textId="77777777" w:rsidR="006147EB" w:rsidRDefault="006147EB" w:rsidP="00B96780">
            <w:pPr>
              <w:pStyle w:val="Kopfzeile"/>
              <w:tabs>
                <w:tab w:val="clear" w:pos="4536"/>
                <w:tab w:val="clear" w:pos="9072"/>
                <w:tab w:val="left" w:pos="2981"/>
              </w:tabs>
              <w:jc w:val="center"/>
              <w:rPr>
                <w:sz w:val="16"/>
              </w:rPr>
            </w:pPr>
            <w:r>
              <w:rPr>
                <w:sz w:val="16"/>
              </w:rPr>
              <w:t>Ort</w:t>
            </w:r>
          </w:p>
        </w:tc>
        <w:tc>
          <w:tcPr>
            <w:tcW w:w="188" w:type="dxa"/>
            <w:vAlign w:val="center"/>
          </w:tcPr>
          <w:p w14:paraId="2105C3A4" w14:textId="77777777" w:rsidR="006147EB" w:rsidRDefault="006147EB" w:rsidP="00B96780">
            <w:pPr>
              <w:pStyle w:val="Kopfzeile"/>
              <w:tabs>
                <w:tab w:val="clear" w:pos="4536"/>
                <w:tab w:val="clear" w:pos="9072"/>
                <w:tab w:val="left" w:pos="2981"/>
              </w:tabs>
              <w:jc w:val="center"/>
              <w:rPr>
                <w:sz w:val="16"/>
              </w:rPr>
            </w:pPr>
          </w:p>
        </w:tc>
        <w:tc>
          <w:tcPr>
            <w:tcW w:w="2048" w:type="dxa"/>
            <w:vAlign w:val="center"/>
          </w:tcPr>
          <w:p w14:paraId="752F2FBC" w14:textId="77777777" w:rsidR="006147EB" w:rsidRDefault="006147EB" w:rsidP="00B96780">
            <w:pPr>
              <w:pStyle w:val="Kopfzeile"/>
              <w:tabs>
                <w:tab w:val="clear" w:pos="4536"/>
                <w:tab w:val="clear" w:pos="9072"/>
                <w:tab w:val="left" w:pos="2981"/>
              </w:tabs>
              <w:jc w:val="center"/>
              <w:rPr>
                <w:sz w:val="16"/>
              </w:rPr>
            </w:pPr>
            <w:r>
              <w:rPr>
                <w:sz w:val="16"/>
              </w:rPr>
              <w:t>Datum</w:t>
            </w:r>
          </w:p>
        </w:tc>
        <w:tc>
          <w:tcPr>
            <w:tcW w:w="305" w:type="dxa"/>
            <w:vAlign w:val="center"/>
          </w:tcPr>
          <w:p w14:paraId="2E47323D" w14:textId="77777777" w:rsidR="006147EB" w:rsidRDefault="006147EB" w:rsidP="00B96780">
            <w:pPr>
              <w:pStyle w:val="Kopfzeile"/>
              <w:tabs>
                <w:tab w:val="clear" w:pos="4536"/>
                <w:tab w:val="clear" w:pos="9072"/>
                <w:tab w:val="left" w:pos="2981"/>
              </w:tabs>
              <w:jc w:val="center"/>
              <w:rPr>
                <w:sz w:val="16"/>
              </w:rPr>
            </w:pPr>
          </w:p>
        </w:tc>
        <w:tc>
          <w:tcPr>
            <w:tcW w:w="2279" w:type="dxa"/>
            <w:vAlign w:val="center"/>
          </w:tcPr>
          <w:p w14:paraId="7C5F1A36" w14:textId="77777777" w:rsidR="006147EB" w:rsidRDefault="006147EB" w:rsidP="00B96780">
            <w:pPr>
              <w:pStyle w:val="Kopfzeile"/>
              <w:tabs>
                <w:tab w:val="clear" w:pos="4536"/>
                <w:tab w:val="clear" w:pos="9072"/>
                <w:tab w:val="left" w:pos="2981"/>
              </w:tabs>
              <w:jc w:val="center"/>
              <w:rPr>
                <w:sz w:val="16"/>
              </w:rPr>
            </w:pPr>
            <w:r>
              <w:rPr>
                <w:sz w:val="16"/>
              </w:rPr>
              <w:t>Ort</w:t>
            </w:r>
          </w:p>
        </w:tc>
        <w:tc>
          <w:tcPr>
            <w:tcW w:w="188" w:type="dxa"/>
            <w:vAlign w:val="center"/>
          </w:tcPr>
          <w:p w14:paraId="677D7177" w14:textId="77777777" w:rsidR="006147EB" w:rsidRDefault="006147EB" w:rsidP="00B96780">
            <w:pPr>
              <w:pStyle w:val="Kopfzeile"/>
              <w:tabs>
                <w:tab w:val="clear" w:pos="4536"/>
                <w:tab w:val="clear" w:pos="9072"/>
                <w:tab w:val="left" w:pos="2981"/>
              </w:tabs>
              <w:jc w:val="center"/>
              <w:rPr>
                <w:sz w:val="16"/>
              </w:rPr>
            </w:pPr>
          </w:p>
        </w:tc>
        <w:tc>
          <w:tcPr>
            <w:tcW w:w="2048" w:type="dxa"/>
            <w:vAlign w:val="center"/>
          </w:tcPr>
          <w:p w14:paraId="5276D924" w14:textId="77777777" w:rsidR="006147EB" w:rsidRDefault="006147EB" w:rsidP="00B96780">
            <w:pPr>
              <w:pStyle w:val="Kopfzeile"/>
              <w:tabs>
                <w:tab w:val="clear" w:pos="4536"/>
                <w:tab w:val="clear" w:pos="9072"/>
                <w:tab w:val="left" w:pos="2981"/>
              </w:tabs>
              <w:jc w:val="center"/>
              <w:rPr>
                <w:sz w:val="16"/>
              </w:rPr>
            </w:pPr>
            <w:r>
              <w:rPr>
                <w:sz w:val="16"/>
              </w:rPr>
              <w:t>Datum</w:t>
            </w:r>
          </w:p>
        </w:tc>
      </w:tr>
      <w:tr w:rsidR="006147EB" w14:paraId="089EB15F" w14:textId="77777777" w:rsidTr="008B180D">
        <w:tc>
          <w:tcPr>
            <w:tcW w:w="4430" w:type="dxa"/>
            <w:gridSpan w:val="3"/>
          </w:tcPr>
          <w:p w14:paraId="0C0DFE96" w14:textId="77777777" w:rsidR="006147EB" w:rsidRDefault="006147EB" w:rsidP="00B96780">
            <w:pPr>
              <w:pStyle w:val="Kopfzeile"/>
              <w:tabs>
                <w:tab w:val="clear" w:pos="4536"/>
                <w:tab w:val="clear" w:pos="9072"/>
                <w:tab w:val="left" w:pos="2981"/>
              </w:tabs>
              <w:jc w:val="both"/>
            </w:pPr>
          </w:p>
        </w:tc>
        <w:tc>
          <w:tcPr>
            <w:tcW w:w="305" w:type="dxa"/>
          </w:tcPr>
          <w:p w14:paraId="0FEC86A1" w14:textId="77777777" w:rsidR="006147EB" w:rsidRDefault="006147EB" w:rsidP="00B96780">
            <w:pPr>
              <w:pStyle w:val="Kopfzeile"/>
              <w:tabs>
                <w:tab w:val="clear" w:pos="4536"/>
                <w:tab w:val="clear" w:pos="9072"/>
                <w:tab w:val="left" w:pos="2981"/>
              </w:tabs>
              <w:jc w:val="both"/>
            </w:pPr>
          </w:p>
        </w:tc>
        <w:tc>
          <w:tcPr>
            <w:tcW w:w="4515" w:type="dxa"/>
            <w:gridSpan w:val="3"/>
          </w:tcPr>
          <w:p w14:paraId="7FF5828F" w14:textId="77777777" w:rsidR="006147EB" w:rsidRDefault="006147EB" w:rsidP="00B96780">
            <w:pPr>
              <w:pStyle w:val="Kopfzeile"/>
              <w:tabs>
                <w:tab w:val="clear" w:pos="4536"/>
                <w:tab w:val="clear" w:pos="9072"/>
                <w:tab w:val="left" w:pos="2981"/>
              </w:tabs>
              <w:jc w:val="both"/>
            </w:pPr>
          </w:p>
        </w:tc>
      </w:tr>
      <w:tr w:rsidR="006147EB" w14:paraId="75C36267" w14:textId="77777777" w:rsidTr="008B180D">
        <w:tc>
          <w:tcPr>
            <w:tcW w:w="4430" w:type="dxa"/>
            <w:gridSpan w:val="3"/>
          </w:tcPr>
          <w:p w14:paraId="4B074215" w14:textId="77777777" w:rsidR="006147EB" w:rsidRDefault="006147EB" w:rsidP="00B96780">
            <w:pPr>
              <w:pStyle w:val="Kopfzeile"/>
              <w:tabs>
                <w:tab w:val="clear" w:pos="4536"/>
                <w:tab w:val="clear" w:pos="9072"/>
                <w:tab w:val="left" w:pos="2981"/>
              </w:tabs>
              <w:jc w:val="both"/>
            </w:pPr>
          </w:p>
        </w:tc>
        <w:tc>
          <w:tcPr>
            <w:tcW w:w="305" w:type="dxa"/>
          </w:tcPr>
          <w:p w14:paraId="707EFEC9" w14:textId="77777777" w:rsidR="006147EB" w:rsidRDefault="006147EB" w:rsidP="00B96780">
            <w:pPr>
              <w:pStyle w:val="Kopfzeile"/>
              <w:tabs>
                <w:tab w:val="clear" w:pos="4536"/>
                <w:tab w:val="clear" w:pos="9072"/>
                <w:tab w:val="left" w:pos="2981"/>
              </w:tabs>
              <w:jc w:val="both"/>
            </w:pPr>
          </w:p>
        </w:tc>
        <w:tc>
          <w:tcPr>
            <w:tcW w:w="4515" w:type="dxa"/>
            <w:gridSpan w:val="3"/>
          </w:tcPr>
          <w:p w14:paraId="53015915" w14:textId="77777777" w:rsidR="006147EB" w:rsidRDefault="006147EB" w:rsidP="00B96780">
            <w:pPr>
              <w:pStyle w:val="Kopfzeile"/>
              <w:tabs>
                <w:tab w:val="clear" w:pos="4536"/>
                <w:tab w:val="clear" w:pos="9072"/>
                <w:tab w:val="left" w:pos="2981"/>
              </w:tabs>
              <w:jc w:val="both"/>
            </w:pPr>
          </w:p>
        </w:tc>
      </w:tr>
      <w:tr w:rsidR="006147EB" w14:paraId="37A50773" w14:textId="77777777" w:rsidTr="008B180D">
        <w:tc>
          <w:tcPr>
            <w:tcW w:w="4430" w:type="dxa"/>
            <w:gridSpan w:val="3"/>
          </w:tcPr>
          <w:p w14:paraId="63A2F936" w14:textId="77777777" w:rsidR="006147EB" w:rsidRDefault="006147EB" w:rsidP="00B96780">
            <w:pPr>
              <w:pStyle w:val="Kopfzeile"/>
              <w:tabs>
                <w:tab w:val="clear" w:pos="4536"/>
                <w:tab w:val="clear" w:pos="9072"/>
                <w:tab w:val="left" w:pos="2981"/>
              </w:tabs>
              <w:jc w:val="both"/>
            </w:pPr>
          </w:p>
        </w:tc>
        <w:tc>
          <w:tcPr>
            <w:tcW w:w="305" w:type="dxa"/>
          </w:tcPr>
          <w:p w14:paraId="7E3F66C1" w14:textId="77777777" w:rsidR="006147EB" w:rsidRDefault="006147EB" w:rsidP="00B96780">
            <w:pPr>
              <w:pStyle w:val="Kopfzeile"/>
              <w:tabs>
                <w:tab w:val="clear" w:pos="4536"/>
                <w:tab w:val="clear" w:pos="9072"/>
                <w:tab w:val="left" w:pos="2981"/>
              </w:tabs>
              <w:jc w:val="both"/>
            </w:pPr>
          </w:p>
        </w:tc>
        <w:tc>
          <w:tcPr>
            <w:tcW w:w="4515" w:type="dxa"/>
            <w:gridSpan w:val="3"/>
          </w:tcPr>
          <w:p w14:paraId="6155E7A8" w14:textId="77777777" w:rsidR="006147EB" w:rsidRDefault="006147EB" w:rsidP="00B96780">
            <w:pPr>
              <w:pStyle w:val="Kopfzeile"/>
              <w:tabs>
                <w:tab w:val="clear" w:pos="4536"/>
                <w:tab w:val="clear" w:pos="9072"/>
                <w:tab w:val="left" w:pos="2981"/>
              </w:tabs>
              <w:jc w:val="both"/>
            </w:pPr>
          </w:p>
        </w:tc>
      </w:tr>
      <w:tr w:rsidR="006147EB" w14:paraId="73A0C906" w14:textId="77777777" w:rsidTr="008B180D">
        <w:tc>
          <w:tcPr>
            <w:tcW w:w="4430" w:type="dxa"/>
            <w:gridSpan w:val="3"/>
            <w:tcBorders>
              <w:bottom w:val="dotted" w:sz="4" w:space="0" w:color="auto"/>
            </w:tcBorders>
            <w:vAlign w:val="bottom"/>
          </w:tcPr>
          <w:p w14:paraId="511BA470" w14:textId="04796895" w:rsidR="006147EB" w:rsidRDefault="005260A6" w:rsidP="005260A6">
            <w:pPr>
              <w:pStyle w:val="Kopfzeile"/>
              <w:tabs>
                <w:tab w:val="left" w:pos="2981"/>
              </w:tabs>
              <w:jc w:val="center"/>
            </w:pPr>
            <w:r>
              <w:t xml:space="preserve">Heermann, Andreas; Abteilungsleiter; I-AL </w:t>
            </w:r>
          </w:p>
        </w:tc>
        <w:tc>
          <w:tcPr>
            <w:tcW w:w="305" w:type="dxa"/>
            <w:vAlign w:val="bottom"/>
          </w:tcPr>
          <w:p w14:paraId="2C80387A" w14:textId="77777777" w:rsidR="006147EB" w:rsidRDefault="006147EB" w:rsidP="00B96780">
            <w:pPr>
              <w:pStyle w:val="Kopfzeile"/>
              <w:tabs>
                <w:tab w:val="clear" w:pos="4536"/>
                <w:tab w:val="clear" w:pos="9072"/>
                <w:tab w:val="left" w:pos="2981"/>
              </w:tabs>
              <w:jc w:val="center"/>
            </w:pPr>
          </w:p>
        </w:tc>
        <w:tc>
          <w:tcPr>
            <w:tcW w:w="4515" w:type="dxa"/>
            <w:gridSpan w:val="3"/>
            <w:tcBorders>
              <w:bottom w:val="dotted" w:sz="4" w:space="0" w:color="auto"/>
            </w:tcBorders>
            <w:vAlign w:val="bottom"/>
          </w:tcPr>
          <w:p w14:paraId="4E03675A" w14:textId="6DA03C1F" w:rsidR="006147EB" w:rsidRDefault="008B180D" w:rsidP="00B96780">
            <w:pPr>
              <w:pStyle w:val="Kopfzeile"/>
              <w:tabs>
                <w:tab w:val="clear" w:pos="4536"/>
                <w:tab w:val="clear" w:pos="9072"/>
                <w:tab w:val="left" w:pos="2981"/>
              </w:tabs>
              <w:jc w:val="center"/>
            </w:pPr>
            <w:r>
              <w:fldChar w:fldCharType="begin">
                <w:ffData>
                  <w:name w:val="Text14"/>
                  <w:enabled/>
                  <w:calcOnExit w:val="0"/>
                  <w:textInput>
                    <w:default w:val="Name, Vorname"/>
                  </w:textInput>
                </w:ffData>
              </w:fldChar>
            </w:r>
            <w:bookmarkStart w:id="33" w:name="Text14"/>
            <w:r>
              <w:instrText xml:space="preserve"> FORMTEXT </w:instrText>
            </w:r>
            <w:r>
              <w:fldChar w:fldCharType="separate"/>
            </w:r>
            <w:r>
              <w:rPr>
                <w:noProof/>
              </w:rPr>
              <w:t>Name, Vorname</w:t>
            </w:r>
            <w:r>
              <w:fldChar w:fldCharType="end"/>
            </w:r>
            <w:bookmarkEnd w:id="33"/>
            <w:r>
              <w:t xml:space="preserve">;  </w:t>
            </w:r>
            <w:r>
              <w:fldChar w:fldCharType="begin">
                <w:ffData>
                  <w:name w:val=""/>
                  <w:enabled/>
                  <w:calcOnExit w:val="0"/>
                  <w:textInput>
                    <w:default w:val="Funktion"/>
                  </w:textInput>
                </w:ffData>
              </w:fldChar>
            </w:r>
            <w:r>
              <w:instrText xml:space="preserve"> FORMTEXT </w:instrText>
            </w:r>
            <w:r>
              <w:fldChar w:fldCharType="separate"/>
            </w:r>
            <w:r>
              <w:rPr>
                <w:noProof/>
              </w:rPr>
              <w:t>Funktion</w:t>
            </w:r>
            <w:r>
              <w:fldChar w:fldCharType="end"/>
            </w:r>
          </w:p>
        </w:tc>
      </w:tr>
      <w:tr w:rsidR="008B180D" w14:paraId="7574432B" w14:textId="77777777" w:rsidTr="008B180D">
        <w:tc>
          <w:tcPr>
            <w:tcW w:w="4430" w:type="dxa"/>
            <w:gridSpan w:val="3"/>
            <w:tcBorders>
              <w:top w:val="dotted" w:sz="4" w:space="0" w:color="auto"/>
            </w:tcBorders>
            <w:vAlign w:val="center"/>
          </w:tcPr>
          <w:p w14:paraId="7A4CE981" w14:textId="2A56C2CC" w:rsidR="008B180D" w:rsidRDefault="008B180D" w:rsidP="008B180D">
            <w:pPr>
              <w:pStyle w:val="Kopfzeile"/>
              <w:tabs>
                <w:tab w:val="clear" w:pos="4536"/>
                <w:tab w:val="clear" w:pos="9072"/>
                <w:tab w:val="left" w:pos="2981"/>
              </w:tabs>
              <w:jc w:val="center"/>
              <w:rPr>
                <w:sz w:val="16"/>
              </w:rPr>
            </w:pPr>
            <w:r>
              <w:rPr>
                <w:sz w:val="16"/>
              </w:rPr>
              <w:t>Name und Funktion des Ansprechpartners (Auftraggeber)</w:t>
            </w:r>
          </w:p>
        </w:tc>
        <w:tc>
          <w:tcPr>
            <w:tcW w:w="305" w:type="dxa"/>
            <w:vAlign w:val="center"/>
          </w:tcPr>
          <w:p w14:paraId="73A703A7" w14:textId="77777777" w:rsidR="008B180D" w:rsidRDefault="008B180D" w:rsidP="008B180D">
            <w:pPr>
              <w:pStyle w:val="Kopfzeile"/>
              <w:tabs>
                <w:tab w:val="clear" w:pos="4536"/>
                <w:tab w:val="clear" w:pos="9072"/>
                <w:tab w:val="left" w:pos="2981"/>
              </w:tabs>
              <w:jc w:val="center"/>
              <w:rPr>
                <w:sz w:val="16"/>
              </w:rPr>
            </w:pPr>
          </w:p>
        </w:tc>
        <w:tc>
          <w:tcPr>
            <w:tcW w:w="4515" w:type="dxa"/>
            <w:gridSpan w:val="3"/>
            <w:tcBorders>
              <w:top w:val="dotted" w:sz="4" w:space="0" w:color="auto"/>
            </w:tcBorders>
            <w:vAlign w:val="center"/>
          </w:tcPr>
          <w:p w14:paraId="69441F5E" w14:textId="52992FE3" w:rsidR="008B180D" w:rsidRDefault="008B180D" w:rsidP="008B180D">
            <w:pPr>
              <w:pStyle w:val="Kopfzeile"/>
              <w:tabs>
                <w:tab w:val="clear" w:pos="4536"/>
                <w:tab w:val="clear" w:pos="9072"/>
                <w:tab w:val="left" w:pos="2981"/>
              </w:tabs>
              <w:jc w:val="center"/>
              <w:rPr>
                <w:sz w:val="16"/>
              </w:rPr>
            </w:pPr>
            <w:r>
              <w:rPr>
                <w:sz w:val="16"/>
              </w:rPr>
              <w:t>Name und Funktion des Ansprechpartners (Auftragnehmer)</w:t>
            </w:r>
          </w:p>
        </w:tc>
      </w:tr>
    </w:tbl>
    <w:p w14:paraId="0841C9A7" w14:textId="77777777" w:rsidR="006147EB" w:rsidRPr="006147EB" w:rsidRDefault="006147EB" w:rsidP="006147EB">
      <w:pPr>
        <w:pStyle w:val="Kopfzeile"/>
        <w:tabs>
          <w:tab w:val="clear" w:pos="4536"/>
          <w:tab w:val="clear" w:pos="9072"/>
          <w:tab w:val="left" w:pos="2981"/>
        </w:tabs>
        <w:jc w:val="center"/>
        <w:rPr>
          <w:b/>
          <w:bCs/>
        </w:rPr>
      </w:pPr>
    </w:p>
    <w:sectPr w:rsidR="006147EB" w:rsidRPr="006147EB" w:rsidSect="00DC0542">
      <w:headerReference w:type="even" r:id="rId9"/>
      <w:headerReference w:type="default" r:id="rId10"/>
      <w:footerReference w:type="default" r:id="rId11"/>
      <w:headerReference w:type="first" r:id="rId12"/>
      <w:footerReference w:type="first" r:id="rId13"/>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E630F" w14:textId="77777777" w:rsidR="00765C16" w:rsidRDefault="00765C16">
      <w:r>
        <w:separator/>
      </w:r>
    </w:p>
  </w:endnote>
  <w:endnote w:type="continuationSeparator" w:id="0">
    <w:p w14:paraId="38A7920D" w14:textId="77777777" w:rsidR="00765C16" w:rsidRDefault="0076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55">
    <w:altName w:val="Times New Roman"/>
    <w:charset w:val="00"/>
    <w:family w:val="swiss"/>
    <w:pitch w:val="default"/>
  </w:font>
  <w:font w:name="Univers">
    <w:altName w:val="Calibri"/>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1"/>
    <w:family w:val="roman"/>
    <w:pitch w:val="variable"/>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50" w:type="dxa"/>
      <w:tblBorders>
        <w:top w:val="single" w:sz="4" w:space="0" w:color="auto"/>
      </w:tblBorders>
      <w:tblCellMar>
        <w:left w:w="70" w:type="dxa"/>
        <w:right w:w="70" w:type="dxa"/>
      </w:tblCellMar>
      <w:tblLook w:val="0000" w:firstRow="0" w:lastRow="0" w:firstColumn="0" w:lastColumn="0" w:noHBand="0" w:noVBand="0"/>
    </w:tblPr>
    <w:tblGrid>
      <w:gridCol w:w="4605"/>
      <w:gridCol w:w="40"/>
      <w:gridCol w:w="4605"/>
    </w:tblGrid>
    <w:tr w:rsidR="00985BE1" w14:paraId="5EE28568" w14:textId="77777777">
      <w:trPr>
        <w:gridAfter w:val="1"/>
        <w:wAfter w:w="4605" w:type="dxa"/>
      </w:trPr>
      <w:tc>
        <w:tcPr>
          <w:tcW w:w="4645" w:type="dxa"/>
          <w:gridSpan w:val="2"/>
          <w:vAlign w:val="bottom"/>
        </w:tcPr>
        <w:p w14:paraId="1E091E77" w14:textId="77777777" w:rsidR="00985BE1" w:rsidRDefault="00985BE1">
          <w:pPr>
            <w:pStyle w:val="Fuzeile"/>
            <w:jc w:val="right"/>
            <w:rPr>
              <w:sz w:val="12"/>
            </w:rPr>
          </w:pPr>
        </w:p>
      </w:tc>
    </w:tr>
    <w:tr w:rsidR="006147EB" w14:paraId="3998BA93" w14:textId="77777777">
      <w:tc>
        <w:tcPr>
          <w:tcW w:w="4605" w:type="dxa"/>
        </w:tcPr>
        <w:p w14:paraId="3324E03E" w14:textId="77777777" w:rsidR="006147EB" w:rsidRDefault="006147EB">
          <w:pPr>
            <w:pStyle w:val="Fuzeile"/>
            <w:tabs>
              <w:tab w:val="clear" w:pos="4536"/>
            </w:tabs>
            <w:rPr>
              <w:sz w:val="16"/>
            </w:rPr>
          </w:pPr>
        </w:p>
      </w:tc>
      <w:tc>
        <w:tcPr>
          <w:tcW w:w="4645" w:type="dxa"/>
          <w:gridSpan w:val="2"/>
          <w:vAlign w:val="bottom"/>
        </w:tcPr>
        <w:p w14:paraId="28BB6EDC" w14:textId="77777777" w:rsidR="006147EB" w:rsidRDefault="006147EB">
          <w:pPr>
            <w:pStyle w:val="Fuzeile"/>
            <w:jc w:val="right"/>
            <w:rPr>
              <w:sz w:val="12"/>
            </w:rPr>
          </w:pPr>
        </w:p>
      </w:tc>
    </w:tr>
  </w:tbl>
  <w:p w14:paraId="333A6C46" w14:textId="77777777" w:rsidR="006147EB" w:rsidRDefault="006147EB">
    <w:pPr>
      <w:pStyle w:val="Fuzeile"/>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4535"/>
      <w:gridCol w:w="4535"/>
    </w:tblGrid>
    <w:tr w:rsidR="006147EB" w14:paraId="5C2913B2" w14:textId="77777777">
      <w:tc>
        <w:tcPr>
          <w:tcW w:w="4605" w:type="dxa"/>
        </w:tcPr>
        <w:p w14:paraId="2FD81338" w14:textId="77777777" w:rsidR="006147EB" w:rsidRDefault="006147EB">
          <w:pPr>
            <w:pStyle w:val="Fuzeile"/>
            <w:tabs>
              <w:tab w:val="clear" w:pos="4536"/>
            </w:tabs>
            <w:rPr>
              <w:sz w:val="16"/>
            </w:rPr>
          </w:pPr>
        </w:p>
      </w:tc>
      <w:tc>
        <w:tcPr>
          <w:tcW w:w="4605" w:type="dxa"/>
          <w:vAlign w:val="bottom"/>
        </w:tcPr>
        <w:p w14:paraId="0F6621BD" w14:textId="77777777" w:rsidR="006147EB" w:rsidRDefault="006147EB">
          <w:pPr>
            <w:pStyle w:val="Fuzeile"/>
            <w:jc w:val="right"/>
            <w:rPr>
              <w:sz w:val="12"/>
            </w:rPr>
          </w:pPr>
        </w:p>
      </w:tc>
    </w:tr>
  </w:tbl>
  <w:p w14:paraId="2EE56ACF" w14:textId="77777777" w:rsidR="006147EB" w:rsidRDefault="006147EB">
    <w:pPr>
      <w:pStyle w:val="Fuzeile"/>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1B70D" w14:textId="77777777" w:rsidR="00765C16" w:rsidRDefault="00765C16">
      <w:r>
        <w:separator/>
      </w:r>
    </w:p>
  </w:footnote>
  <w:footnote w:type="continuationSeparator" w:id="0">
    <w:p w14:paraId="4F1845BB" w14:textId="77777777" w:rsidR="00765C16" w:rsidRDefault="0076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390BB" w14:textId="77777777" w:rsidR="006147EB" w:rsidRDefault="006147EB">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11435C4" w14:textId="77777777" w:rsidR="006147EB" w:rsidRDefault="006147EB">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559"/>
      <w:gridCol w:w="4511"/>
    </w:tblGrid>
    <w:tr w:rsidR="006147EB" w14:paraId="7DF69EEF" w14:textId="77777777">
      <w:tc>
        <w:tcPr>
          <w:tcW w:w="4605" w:type="dxa"/>
        </w:tcPr>
        <w:p w14:paraId="4EAE5496" w14:textId="77777777" w:rsidR="006147EB" w:rsidRDefault="00DA5D46" w:rsidP="001645BC">
          <w:pPr>
            <w:pStyle w:val="Kopfzeile"/>
            <w:tabs>
              <w:tab w:val="clear" w:pos="4536"/>
            </w:tabs>
            <w:ind w:right="360"/>
            <w:rPr>
              <w:sz w:val="16"/>
            </w:rPr>
          </w:pPr>
          <w:r>
            <w:rPr>
              <w:noProof/>
              <w:sz w:val="16"/>
            </w:rPr>
            <w:drawing>
              <wp:inline distT="0" distB="0" distL="0" distR="0" wp14:anchorId="54CCDFD2" wp14:editId="52B352BB">
                <wp:extent cx="1365885" cy="82931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885" cy="829310"/>
                        </a:xfrm>
                        <a:prstGeom prst="rect">
                          <a:avLst/>
                        </a:prstGeom>
                        <a:noFill/>
                      </pic:spPr>
                    </pic:pic>
                  </a:graphicData>
                </a:graphic>
              </wp:inline>
            </w:drawing>
          </w:r>
        </w:p>
      </w:tc>
      <w:tc>
        <w:tcPr>
          <w:tcW w:w="4605" w:type="dxa"/>
        </w:tcPr>
        <w:p w14:paraId="10EFEAB1" w14:textId="77777777" w:rsidR="006147EB" w:rsidRDefault="006147EB" w:rsidP="006E5DFA">
          <w:pPr>
            <w:pStyle w:val="Kopfzeile"/>
            <w:widowControl w:val="0"/>
            <w:ind w:right="79"/>
            <w:jc w:val="right"/>
            <w:rPr>
              <w:sz w:val="16"/>
            </w:rPr>
          </w:pPr>
        </w:p>
        <w:p w14:paraId="5F0B46DD" w14:textId="77777777" w:rsidR="006147EB" w:rsidRDefault="006147EB" w:rsidP="006E5DFA">
          <w:pPr>
            <w:pStyle w:val="Kopfzeile"/>
            <w:widowControl w:val="0"/>
            <w:ind w:right="79"/>
            <w:jc w:val="right"/>
            <w:rPr>
              <w:sz w:val="16"/>
            </w:rPr>
          </w:pPr>
        </w:p>
        <w:p w14:paraId="4EAA7FD3" w14:textId="77777777" w:rsidR="006147EB" w:rsidRDefault="006147EB" w:rsidP="006E5DFA">
          <w:pPr>
            <w:pStyle w:val="Kopfzeile"/>
            <w:widowControl w:val="0"/>
            <w:ind w:right="79"/>
            <w:jc w:val="right"/>
            <w:rPr>
              <w:sz w:val="16"/>
            </w:rPr>
          </w:pPr>
          <w:r>
            <w:rPr>
              <w:sz w:val="16"/>
            </w:rPr>
            <w:t xml:space="preserve">Seite </w:t>
          </w:r>
          <w:r>
            <w:rPr>
              <w:sz w:val="16"/>
            </w:rPr>
            <w:fldChar w:fldCharType="begin"/>
          </w:r>
          <w:r>
            <w:rPr>
              <w:sz w:val="16"/>
            </w:rPr>
            <w:instrText xml:space="preserve"> PAGE </w:instrText>
          </w:r>
          <w:r>
            <w:rPr>
              <w:sz w:val="16"/>
            </w:rPr>
            <w:fldChar w:fldCharType="separate"/>
          </w:r>
          <w:r w:rsidR="00824D87">
            <w:rPr>
              <w:noProof/>
              <w:sz w:val="16"/>
            </w:rPr>
            <w:t>4</w:t>
          </w:r>
          <w:r>
            <w:rPr>
              <w:sz w:val="16"/>
            </w:rPr>
            <w:fldChar w:fldCharType="end"/>
          </w:r>
          <w:r>
            <w:rPr>
              <w:sz w:val="16"/>
            </w:rPr>
            <w:t xml:space="preserve"> von </w:t>
          </w:r>
          <w:r>
            <w:rPr>
              <w:sz w:val="16"/>
            </w:rPr>
            <w:fldChar w:fldCharType="begin"/>
          </w:r>
          <w:r>
            <w:rPr>
              <w:sz w:val="16"/>
            </w:rPr>
            <w:instrText xml:space="preserve"> NUMPAGES </w:instrText>
          </w:r>
          <w:r>
            <w:rPr>
              <w:sz w:val="16"/>
            </w:rPr>
            <w:fldChar w:fldCharType="separate"/>
          </w:r>
          <w:r w:rsidR="00824D87">
            <w:rPr>
              <w:noProof/>
              <w:sz w:val="16"/>
            </w:rPr>
            <w:t>4</w:t>
          </w:r>
          <w:r>
            <w:rPr>
              <w:sz w:val="16"/>
            </w:rPr>
            <w:fldChar w:fldCharType="end"/>
          </w:r>
        </w:p>
      </w:tc>
    </w:tr>
  </w:tbl>
  <w:p w14:paraId="793C3C7E" w14:textId="77777777" w:rsidR="006147EB" w:rsidRDefault="006147EB">
    <w:pPr>
      <w:pStyle w:val="Kopfzeile"/>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535"/>
      <w:gridCol w:w="4535"/>
    </w:tblGrid>
    <w:tr w:rsidR="006147EB" w14:paraId="65BC18FF" w14:textId="77777777">
      <w:tc>
        <w:tcPr>
          <w:tcW w:w="4605" w:type="dxa"/>
        </w:tcPr>
        <w:p w14:paraId="577B56B9" w14:textId="77777777" w:rsidR="006147EB" w:rsidRDefault="006147EB">
          <w:pPr>
            <w:pStyle w:val="Kopfzeile"/>
            <w:tabs>
              <w:tab w:val="clear" w:pos="4536"/>
            </w:tabs>
            <w:ind w:right="360"/>
            <w:rPr>
              <w:sz w:val="16"/>
            </w:rPr>
          </w:pPr>
        </w:p>
      </w:tc>
      <w:tc>
        <w:tcPr>
          <w:tcW w:w="4605" w:type="dxa"/>
          <w:vAlign w:val="center"/>
        </w:tcPr>
        <w:p w14:paraId="31BAC8F4" w14:textId="77777777" w:rsidR="006147EB" w:rsidRDefault="006147EB">
          <w:pPr>
            <w:pStyle w:val="Kopfzeile"/>
            <w:jc w:val="right"/>
            <w:rPr>
              <w:sz w:val="16"/>
            </w:rPr>
          </w:pPr>
        </w:p>
      </w:tc>
    </w:tr>
  </w:tbl>
  <w:p w14:paraId="7C17DF1A" w14:textId="77777777" w:rsidR="006147EB" w:rsidRDefault="00DA5D46">
    <w:pPr>
      <w:pStyle w:val="Kopfzeile"/>
      <w:rPr>
        <w:sz w:val="2"/>
      </w:rPr>
    </w:pPr>
    <w:r>
      <w:rPr>
        <w:noProof/>
        <w:sz w:val="2"/>
      </w:rPr>
      <w:drawing>
        <wp:inline distT="0" distB="0" distL="0" distR="0" wp14:anchorId="4479A8CC" wp14:editId="0A4D8449">
          <wp:extent cx="1365885" cy="82931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885" cy="829310"/>
                  </a:xfrm>
                  <a:prstGeom prst="rect">
                    <a:avLst/>
                  </a:prstGeom>
                  <a:noFill/>
                </pic:spPr>
              </pic:pic>
            </a:graphicData>
          </a:graphic>
        </wp:inline>
      </w:drawing>
    </w:r>
  </w:p>
  <w:p w14:paraId="3AD6DAF0" w14:textId="77777777" w:rsidR="006147EB" w:rsidRDefault="006147EB">
    <w:pPr>
      <w:pStyle w:val="Kopfzeile"/>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37B0"/>
    <w:multiLevelType w:val="multilevel"/>
    <w:tmpl w:val="7F9E44C4"/>
    <w:lvl w:ilvl="0">
      <w:start w:val="3"/>
      <w:numFmt w:val="decimal"/>
      <w:pStyle w:val="berschrift3berschriftunterstrichen"/>
      <w:isLgl/>
      <w:lvlText w:val="%1"/>
      <w:lvlJc w:val="left"/>
      <w:pPr>
        <w:tabs>
          <w:tab w:val="num" w:pos="851"/>
        </w:tabs>
        <w:ind w:left="851" w:hanging="851"/>
      </w:pPr>
      <w:rPr>
        <w:rFonts w:hint="default"/>
      </w:rPr>
    </w:lvl>
    <w:lvl w:ilvl="1">
      <w:start w:val="6"/>
      <w:numFmt w:val="decimal"/>
      <w:lvlText w:val="%1.%2"/>
      <w:lvlJc w:val="left"/>
      <w:pPr>
        <w:tabs>
          <w:tab w:val="num" w:pos="851"/>
        </w:tabs>
        <w:ind w:left="851" w:hanging="851"/>
      </w:pPr>
      <w:rPr>
        <w:rFonts w:hint="default"/>
      </w:rPr>
    </w:lvl>
    <w:lvl w:ilvl="2">
      <w:start w:val="1"/>
      <w:numFmt w:val="decimal"/>
      <w:pStyle w:val="berschrift3berschriftunterstrichen"/>
      <w:lvlText w:val="%1.%2.%3"/>
      <w:lvlJc w:val="left"/>
      <w:pPr>
        <w:tabs>
          <w:tab w:val="num" w:pos="851"/>
        </w:tabs>
        <w:ind w:left="851" w:hanging="851"/>
      </w:pPr>
      <w:rPr>
        <w:rFonts w:ascii="Arial" w:hAnsi="Arial" w:hint="default"/>
        <w:b/>
        <w:i w:val="0"/>
        <w:caps w:val="0"/>
        <w:strike w:val="0"/>
        <w:dstrike w:val="0"/>
        <w:vanish w:val="0"/>
        <w:color w:val="000000"/>
        <w:sz w:val="16"/>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berschriftunterstrichen"/>
      <w:lvlText w:val="%1.%2.%3.%4"/>
      <w:lvlJc w:val="left"/>
      <w:pPr>
        <w:tabs>
          <w:tab w:val="num" w:pos="851"/>
        </w:tabs>
        <w:ind w:left="851" w:hanging="851"/>
      </w:pPr>
      <w:rPr>
        <w:rFonts w:ascii="Arial" w:hAnsi="Arial" w:hint="default"/>
        <w:b/>
        <w:i w:val="0"/>
        <w:caps w:val="0"/>
        <w:strike w:val="0"/>
        <w:dstrike w:val="0"/>
        <w:vanish w:val="0"/>
        <w:color w:val="000000"/>
        <w:sz w:val="16"/>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berschriftunterstrichen"/>
      <w:lvlText w:val="%1.%2.%3.%4.%5"/>
      <w:lvlJc w:val="left"/>
      <w:pPr>
        <w:tabs>
          <w:tab w:val="num" w:pos="1008"/>
        </w:tabs>
        <w:ind w:left="1008" w:hanging="1008"/>
      </w:pPr>
      <w:rPr>
        <w:rFonts w:ascii="Arial" w:hAnsi="Arial" w:hint="default"/>
        <w:b/>
        <w:i w:val="0"/>
        <w:caps w:val="0"/>
        <w:strike w:val="0"/>
        <w:dstrike w:val="0"/>
        <w:vanish w:val="0"/>
        <w:color w:val="000000"/>
        <w:sz w:val="16"/>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3A4A6A"/>
    <w:multiLevelType w:val="hybridMultilevel"/>
    <w:tmpl w:val="E89894E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D4548D"/>
    <w:multiLevelType w:val="hybridMultilevel"/>
    <w:tmpl w:val="F6BC350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D1D78"/>
    <w:multiLevelType w:val="hybridMultilevel"/>
    <w:tmpl w:val="137CC5B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942C8"/>
    <w:multiLevelType w:val="hybridMultilevel"/>
    <w:tmpl w:val="4FF611E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5ED1774"/>
    <w:multiLevelType w:val="hybridMultilevel"/>
    <w:tmpl w:val="137CC5B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DD7118"/>
    <w:multiLevelType w:val="multilevel"/>
    <w:tmpl w:val="9CF4E6C8"/>
    <w:lvl w:ilvl="0">
      <w:start w:val="1"/>
      <w:numFmt w:val="decimal"/>
      <w:lvlText w:val="§ %1"/>
      <w:lvlJc w:val="left"/>
      <w:pPr>
        <w:tabs>
          <w:tab w:val="num" w:pos="227"/>
        </w:tabs>
        <w:ind w:left="227" w:hanging="567"/>
      </w:pPr>
      <w:rPr>
        <w:rFonts w:ascii="Univers 55" w:hAnsi="Univers 55" w:hint="default"/>
        <w:b/>
        <w:i w:val="0"/>
        <w:sz w:val="16"/>
      </w:rPr>
    </w:lvl>
    <w:lvl w:ilvl="1">
      <w:start w:val="1"/>
      <w:numFmt w:val="decimal"/>
      <w:lvlText w:val="%1.%2."/>
      <w:lvlJc w:val="left"/>
      <w:pPr>
        <w:tabs>
          <w:tab w:val="num" w:pos="227"/>
        </w:tabs>
        <w:ind w:left="227" w:hanging="567"/>
      </w:pPr>
      <w:rPr>
        <w:rFonts w:hint="default"/>
      </w:rPr>
    </w:lvl>
    <w:lvl w:ilvl="2">
      <w:start w:val="1"/>
      <w:numFmt w:val="decimal"/>
      <w:lvlText w:val="%1.%2.%3"/>
      <w:lvlJc w:val="left"/>
      <w:pPr>
        <w:tabs>
          <w:tab w:val="num" w:pos="2098"/>
        </w:tabs>
        <w:ind w:left="2098" w:hanging="1531"/>
      </w:pPr>
      <w:rPr>
        <w:rFonts w:hint="default"/>
      </w:rPr>
    </w:lvl>
    <w:lvl w:ilvl="3">
      <w:start w:val="1"/>
      <w:numFmt w:val="decimal"/>
      <w:lvlText w:val="%1.%2.%3.%4"/>
      <w:lvlJc w:val="left"/>
      <w:pPr>
        <w:tabs>
          <w:tab w:val="num" w:pos="2722"/>
        </w:tabs>
        <w:ind w:left="2722" w:hanging="2155"/>
      </w:pPr>
      <w:rPr>
        <w:rFonts w:hint="default"/>
      </w:rPr>
    </w:lvl>
    <w:lvl w:ilvl="4">
      <w:start w:val="1"/>
      <w:numFmt w:val="decimal"/>
      <w:lvlText w:val="%1.%2.%3.%4.%5"/>
      <w:lvlJc w:val="left"/>
      <w:pPr>
        <w:tabs>
          <w:tab w:val="num" w:pos="740"/>
        </w:tabs>
        <w:ind w:left="-340" w:firstLine="0"/>
      </w:pPr>
      <w:rPr>
        <w:rFonts w:hint="default"/>
      </w:rPr>
    </w:lvl>
    <w:lvl w:ilvl="5">
      <w:start w:val="1"/>
      <w:numFmt w:val="decimal"/>
      <w:lvlText w:val="%1.%2.%3.%4.%5.%6"/>
      <w:lvlJc w:val="left"/>
      <w:pPr>
        <w:tabs>
          <w:tab w:val="num" w:pos="-340"/>
        </w:tabs>
        <w:ind w:left="-340" w:firstLine="0"/>
      </w:pPr>
      <w:rPr>
        <w:rFonts w:hint="default"/>
      </w:rPr>
    </w:lvl>
    <w:lvl w:ilvl="6">
      <w:start w:val="1"/>
      <w:numFmt w:val="decimal"/>
      <w:lvlText w:val="%1.%2.%3.%4.%5.%6.%7"/>
      <w:lvlJc w:val="left"/>
      <w:pPr>
        <w:tabs>
          <w:tab w:val="num" w:pos="-340"/>
        </w:tabs>
        <w:ind w:left="-340" w:firstLine="0"/>
      </w:pPr>
      <w:rPr>
        <w:rFonts w:hint="default"/>
      </w:rPr>
    </w:lvl>
    <w:lvl w:ilvl="7">
      <w:start w:val="1"/>
      <w:numFmt w:val="decimal"/>
      <w:lvlText w:val="%1.%2.%3.%4.%5.%6.%7.%8"/>
      <w:lvlJc w:val="left"/>
      <w:pPr>
        <w:tabs>
          <w:tab w:val="num" w:pos="-340"/>
        </w:tabs>
        <w:ind w:left="-340" w:firstLine="0"/>
      </w:pPr>
      <w:rPr>
        <w:rFonts w:hint="default"/>
      </w:rPr>
    </w:lvl>
    <w:lvl w:ilvl="8">
      <w:start w:val="1"/>
      <w:numFmt w:val="decimal"/>
      <w:lvlText w:val="%1.%2.%3.%4.%5.%6.%7.%8.%9"/>
      <w:lvlJc w:val="left"/>
      <w:pPr>
        <w:tabs>
          <w:tab w:val="num" w:pos="-340"/>
        </w:tabs>
        <w:ind w:left="-340" w:firstLine="0"/>
      </w:pPr>
      <w:rPr>
        <w:rFonts w:hint="default"/>
      </w:rPr>
    </w:lvl>
  </w:abstractNum>
  <w:abstractNum w:abstractNumId="7" w15:restartNumberingAfterBreak="0">
    <w:nsid w:val="0BD46B88"/>
    <w:multiLevelType w:val="hybridMultilevel"/>
    <w:tmpl w:val="35101FB0"/>
    <w:lvl w:ilvl="0" w:tplc="16DAEE44">
      <w:start w:val="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4C7050"/>
    <w:multiLevelType w:val="multilevel"/>
    <w:tmpl w:val="D654D4F0"/>
    <w:lvl w:ilvl="0">
      <w:start w:val="3"/>
      <w:numFmt w:val="decimal"/>
      <w:lvlText w:val="%1"/>
      <w:lvlJc w:val="left"/>
      <w:pPr>
        <w:tabs>
          <w:tab w:val="num" w:pos="705"/>
        </w:tabs>
        <w:ind w:left="705" w:hanging="705"/>
      </w:pPr>
      <w:rPr>
        <w:rFonts w:hint="default"/>
      </w:rPr>
    </w:lvl>
    <w:lvl w:ilvl="1">
      <w:start w:val="4"/>
      <w:numFmt w:val="decimal"/>
      <w:lvlText w:val="%1.%2"/>
      <w:lvlJc w:val="left"/>
      <w:pPr>
        <w:tabs>
          <w:tab w:val="num" w:pos="1410"/>
        </w:tabs>
        <w:ind w:left="1410" w:hanging="70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0F405034"/>
    <w:multiLevelType w:val="multilevel"/>
    <w:tmpl w:val="4A66A4AA"/>
    <w:lvl w:ilvl="0">
      <w:start w:val="3"/>
      <w:numFmt w:val="decimal"/>
      <w:lvlText w:val="%1"/>
      <w:lvlJc w:val="left"/>
      <w:pPr>
        <w:tabs>
          <w:tab w:val="num" w:pos="435"/>
        </w:tabs>
        <w:ind w:left="435" w:hanging="435"/>
      </w:pPr>
      <w:rPr>
        <w:rFonts w:hint="default"/>
        <w:b/>
        <w:sz w:val="20"/>
        <w:u w:val="single"/>
      </w:rPr>
    </w:lvl>
    <w:lvl w:ilvl="1">
      <w:start w:val="6"/>
      <w:numFmt w:val="decimal"/>
      <w:lvlText w:val="%1.%2"/>
      <w:lvlJc w:val="left"/>
      <w:pPr>
        <w:tabs>
          <w:tab w:val="num" w:pos="435"/>
        </w:tabs>
        <w:ind w:left="435" w:hanging="435"/>
      </w:pPr>
      <w:rPr>
        <w:rFonts w:hint="default"/>
        <w:b/>
        <w:sz w:val="20"/>
        <w:u w:val="single"/>
      </w:rPr>
    </w:lvl>
    <w:lvl w:ilvl="2">
      <w:start w:val="1"/>
      <w:numFmt w:val="decimal"/>
      <w:lvlText w:val="%1.%2.%3"/>
      <w:lvlJc w:val="left"/>
      <w:pPr>
        <w:tabs>
          <w:tab w:val="num" w:pos="720"/>
        </w:tabs>
        <w:ind w:left="720" w:hanging="720"/>
      </w:pPr>
      <w:rPr>
        <w:rFonts w:hint="default"/>
        <w:b/>
        <w:sz w:val="20"/>
        <w:u w:val="single"/>
      </w:rPr>
    </w:lvl>
    <w:lvl w:ilvl="3">
      <w:start w:val="1"/>
      <w:numFmt w:val="decimal"/>
      <w:lvlText w:val="%1.%2.%3.%4"/>
      <w:lvlJc w:val="left"/>
      <w:pPr>
        <w:tabs>
          <w:tab w:val="num" w:pos="1080"/>
        </w:tabs>
        <w:ind w:left="1080" w:hanging="1080"/>
      </w:pPr>
      <w:rPr>
        <w:rFonts w:hint="default"/>
        <w:b/>
        <w:sz w:val="20"/>
        <w:u w:val="single"/>
      </w:rPr>
    </w:lvl>
    <w:lvl w:ilvl="4">
      <w:start w:val="1"/>
      <w:numFmt w:val="decimal"/>
      <w:lvlText w:val="%1.%2.%3.%4.%5"/>
      <w:lvlJc w:val="left"/>
      <w:pPr>
        <w:tabs>
          <w:tab w:val="num" w:pos="1080"/>
        </w:tabs>
        <w:ind w:left="1080" w:hanging="1080"/>
      </w:pPr>
      <w:rPr>
        <w:rFonts w:hint="default"/>
        <w:b/>
        <w:sz w:val="20"/>
        <w:u w:val="single"/>
      </w:rPr>
    </w:lvl>
    <w:lvl w:ilvl="5">
      <w:start w:val="1"/>
      <w:numFmt w:val="decimal"/>
      <w:lvlText w:val="%1.%2.%3.%4.%5.%6"/>
      <w:lvlJc w:val="left"/>
      <w:pPr>
        <w:tabs>
          <w:tab w:val="num" w:pos="1440"/>
        </w:tabs>
        <w:ind w:left="1440" w:hanging="1440"/>
      </w:pPr>
      <w:rPr>
        <w:rFonts w:hint="default"/>
        <w:b/>
        <w:sz w:val="20"/>
        <w:u w:val="single"/>
      </w:rPr>
    </w:lvl>
    <w:lvl w:ilvl="6">
      <w:start w:val="1"/>
      <w:numFmt w:val="decimal"/>
      <w:lvlText w:val="%1.%2.%3.%4.%5.%6.%7"/>
      <w:lvlJc w:val="left"/>
      <w:pPr>
        <w:tabs>
          <w:tab w:val="num" w:pos="1440"/>
        </w:tabs>
        <w:ind w:left="1440" w:hanging="1440"/>
      </w:pPr>
      <w:rPr>
        <w:rFonts w:hint="default"/>
        <w:b/>
        <w:sz w:val="20"/>
        <w:u w:val="single"/>
      </w:rPr>
    </w:lvl>
    <w:lvl w:ilvl="7">
      <w:start w:val="1"/>
      <w:numFmt w:val="decimal"/>
      <w:lvlText w:val="%1.%2.%3.%4.%5.%6.%7.%8"/>
      <w:lvlJc w:val="left"/>
      <w:pPr>
        <w:tabs>
          <w:tab w:val="num" w:pos="1800"/>
        </w:tabs>
        <w:ind w:left="1800" w:hanging="1800"/>
      </w:pPr>
      <w:rPr>
        <w:rFonts w:hint="default"/>
        <w:b/>
        <w:sz w:val="20"/>
        <w:u w:val="single"/>
      </w:rPr>
    </w:lvl>
    <w:lvl w:ilvl="8">
      <w:start w:val="1"/>
      <w:numFmt w:val="decimal"/>
      <w:lvlText w:val="%1.%2.%3.%4.%5.%6.%7.%8.%9"/>
      <w:lvlJc w:val="left"/>
      <w:pPr>
        <w:tabs>
          <w:tab w:val="num" w:pos="1800"/>
        </w:tabs>
        <w:ind w:left="1800" w:hanging="1800"/>
      </w:pPr>
      <w:rPr>
        <w:rFonts w:hint="default"/>
        <w:b/>
        <w:sz w:val="20"/>
        <w:u w:val="single"/>
      </w:rPr>
    </w:lvl>
  </w:abstractNum>
  <w:abstractNum w:abstractNumId="10" w15:restartNumberingAfterBreak="0">
    <w:nsid w:val="103B53F6"/>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1212789F"/>
    <w:multiLevelType w:val="hybridMultilevel"/>
    <w:tmpl w:val="80B6531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347A80"/>
    <w:multiLevelType w:val="hybridMultilevel"/>
    <w:tmpl w:val="131A0A5E"/>
    <w:lvl w:ilvl="0" w:tplc="04070001">
      <w:start w:val="2"/>
      <w:numFmt w:val="bullet"/>
      <w:lvlText w:val=""/>
      <w:lvlJc w:val="left"/>
      <w:pPr>
        <w:ind w:left="1068" w:hanging="360"/>
      </w:pPr>
      <w:rPr>
        <w:rFonts w:ascii="Symbol" w:eastAsia="Times New Roman" w:hAnsi="Symbol" w:cs="Times New Roman"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3" w15:restartNumberingAfterBreak="0">
    <w:nsid w:val="1B374A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D434C41"/>
    <w:multiLevelType w:val="hybridMultilevel"/>
    <w:tmpl w:val="D444B942"/>
    <w:lvl w:ilvl="0" w:tplc="B308E7E4">
      <w:start w:val="1"/>
      <w:numFmt w:val="lowerLetter"/>
      <w:lvlText w:val="%1)"/>
      <w:lvlJc w:val="left"/>
      <w:pPr>
        <w:ind w:left="1413" w:hanging="705"/>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5" w15:restartNumberingAfterBreak="0">
    <w:nsid w:val="225B3DD0"/>
    <w:multiLevelType w:val="hybridMultilevel"/>
    <w:tmpl w:val="137CC5B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B2389F"/>
    <w:multiLevelType w:val="singleLevel"/>
    <w:tmpl w:val="BBE8330A"/>
    <w:lvl w:ilvl="0">
      <w:start w:val="8"/>
      <w:numFmt w:val="decimal"/>
      <w:lvlText w:val="%1."/>
      <w:lvlJc w:val="left"/>
      <w:pPr>
        <w:tabs>
          <w:tab w:val="num" w:pos="1413"/>
        </w:tabs>
        <w:ind w:left="1413" w:hanging="705"/>
      </w:pPr>
      <w:rPr>
        <w:rFonts w:hint="default"/>
        <w:u w:val="none"/>
      </w:rPr>
    </w:lvl>
  </w:abstractNum>
  <w:abstractNum w:abstractNumId="17" w15:restartNumberingAfterBreak="0">
    <w:nsid w:val="22CC34FB"/>
    <w:multiLevelType w:val="hybridMultilevel"/>
    <w:tmpl w:val="9FD8A34E"/>
    <w:lvl w:ilvl="0" w:tplc="04070003">
      <w:start w:val="1"/>
      <w:numFmt w:val="bullet"/>
      <w:lvlText w:val="o"/>
      <w:lvlJc w:val="left"/>
      <w:pPr>
        <w:ind w:left="1713" w:hanging="360"/>
      </w:pPr>
      <w:rPr>
        <w:rFonts w:ascii="Courier New" w:hAnsi="Courier New" w:cs="Courier New" w:hint="default"/>
      </w:rPr>
    </w:lvl>
    <w:lvl w:ilvl="1" w:tplc="04070003">
      <w:start w:val="1"/>
      <w:numFmt w:val="bullet"/>
      <w:lvlText w:val="o"/>
      <w:lvlJc w:val="left"/>
      <w:pPr>
        <w:ind w:left="2433" w:hanging="360"/>
      </w:pPr>
      <w:rPr>
        <w:rFonts w:ascii="Courier New" w:hAnsi="Courier New" w:cs="Courier New" w:hint="default"/>
      </w:rPr>
    </w:lvl>
    <w:lvl w:ilvl="2" w:tplc="04070005">
      <w:start w:val="1"/>
      <w:numFmt w:val="bullet"/>
      <w:lvlText w:val=""/>
      <w:lvlJc w:val="left"/>
      <w:pPr>
        <w:ind w:left="3153" w:hanging="360"/>
      </w:pPr>
      <w:rPr>
        <w:rFonts w:ascii="Wingdings" w:hAnsi="Wingdings" w:hint="default"/>
      </w:rPr>
    </w:lvl>
    <w:lvl w:ilvl="3" w:tplc="04070001">
      <w:start w:val="1"/>
      <w:numFmt w:val="bullet"/>
      <w:lvlText w:val=""/>
      <w:lvlJc w:val="left"/>
      <w:pPr>
        <w:ind w:left="3873" w:hanging="360"/>
      </w:pPr>
      <w:rPr>
        <w:rFonts w:ascii="Symbol" w:hAnsi="Symbol" w:hint="default"/>
      </w:rPr>
    </w:lvl>
    <w:lvl w:ilvl="4" w:tplc="04070003">
      <w:start w:val="1"/>
      <w:numFmt w:val="bullet"/>
      <w:lvlText w:val="o"/>
      <w:lvlJc w:val="left"/>
      <w:pPr>
        <w:ind w:left="4593" w:hanging="360"/>
      </w:pPr>
      <w:rPr>
        <w:rFonts w:ascii="Courier New" w:hAnsi="Courier New" w:cs="Courier New" w:hint="default"/>
      </w:rPr>
    </w:lvl>
    <w:lvl w:ilvl="5" w:tplc="04070005">
      <w:start w:val="1"/>
      <w:numFmt w:val="bullet"/>
      <w:lvlText w:val=""/>
      <w:lvlJc w:val="left"/>
      <w:pPr>
        <w:ind w:left="5313" w:hanging="360"/>
      </w:pPr>
      <w:rPr>
        <w:rFonts w:ascii="Wingdings" w:hAnsi="Wingdings" w:hint="default"/>
      </w:rPr>
    </w:lvl>
    <w:lvl w:ilvl="6" w:tplc="04070001">
      <w:start w:val="1"/>
      <w:numFmt w:val="bullet"/>
      <w:lvlText w:val=""/>
      <w:lvlJc w:val="left"/>
      <w:pPr>
        <w:ind w:left="6033" w:hanging="360"/>
      </w:pPr>
      <w:rPr>
        <w:rFonts w:ascii="Symbol" w:hAnsi="Symbol" w:hint="default"/>
      </w:rPr>
    </w:lvl>
    <w:lvl w:ilvl="7" w:tplc="04070003">
      <w:start w:val="1"/>
      <w:numFmt w:val="bullet"/>
      <w:lvlText w:val="o"/>
      <w:lvlJc w:val="left"/>
      <w:pPr>
        <w:ind w:left="6753" w:hanging="360"/>
      </w:pPr>
      <w:rPr>
        <w:rFonts w:ascii="Courier New" w:hAnsi="Courier New" w:cs="Courier New" w:hint="default"/>
      </w:rPr>
    </w:lvl>
    <w:lvl w:ilvl="8" w:tplc="04070005">
      <w:start w:val="1"/>
      <w:numFmt w:val="bullet"/>
      <w:lvlText w:val=""/>
      <w:lvlJc w:val="left"/>
      <w:pPr>
        <w:ind w:left="7473" w:hanging="360"/>
      </w:pPr>
      <w:rPr>
        <w:rFonts w:ascii="Wingdings" w:hAnsi="Wingdings" w:hint="default"/>
      </w:rPr>
    </w:lvl>
  </w:abstractNum>
  <w:abstractNum w:abstractNumId="18" w15:restartNumberingAfterBreak="0">
    <w:nsid w:val="23256E72"/>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5810721"/>
    <w:multiLevelType w:val="multilevel"/>
    <w:tmpl w:val="515CB26A"/>
    <w:lvl w:ilvl="0">
      <w:start w:val="6"/>
      <w:numFmt w:val="decimal"/>
      <w:isLgl/>
      <w:lvlText w:val="%1"/>
      <w:lvlJc w:val="left"/>
      <w:pPr>
        <w:tabs>
          <w:tab w:val="num" w:pos="851"/>
        </w:tabs>
        <w:ind w:left="851" w:hanging="851"/>
      </w:pPr>
      <w:rPr>
        <w:rFonts w:hint="default"/>
      </w:rPr>
    </w:lvl>
    <w:lvl w:ilvl="1">
      <w:start w:val="4"/>
      <w:numFmt w:val="decimal"/>
      <w:lvlText w:val="%1.%2"/>
      <w:lvlJc w:val="left"/>
      <w:pPr>
        <w:tabs>
          <w:tab w:val="num" w:pos="851"/>
        </w:tabs>
        <w:ind w:left="851" w:hanging="851"/>
      </w:pPr>
      <w:rPr>
        <w:rFonts w:hint="default"/>
      </w:rPr>
    </w:lvl>
    <w:lvl w:ilvl="2">
      <w:start w:val="2"/>
      <w:numFmt w:val="decimal"/>
      <w:lvlText w:val="%1.%2.%3"/>
      <w:lvlJc w:val="left"/>
      <w:pPr>
        <w:tabs>
          <w:tab w:val="num" w:pos="851"/>
        </w:tabs>
        <w:ind w:left="851" w:hanging="851"/>
      </w:pPr>
      <w:rPr>
        <w:rFonts w:ascii="Arial" w:hAnsi="Arial" w:hint="default"/>
        <w:b/>
        <w:i w:val="0"/>
        <w:caps w:val="0"/>
        <w:strike w:val="0"/>
        <w:dstrike w:val="0"/>
        <w:vanish w:val="0"/>
        <w:color w:val="000000"/>
        <w:sz w:val="16"/>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51"/>
        </w:tabs>
        <w:ind w:left="851" w:hanging="851"/>
      </w:pPr>
      <w:rPr>
        <w:rFonts w:ascii="Arial" w:hAnsi="Arial" w:hint="default"/>
        <w:b/>
        <w:i w:val="0"/>
        <w:caps w:val="0"/>
        <w:strike w:val="0"/>
        <w:dstrike w:val="0"/>
        <w:vanish w:val="0"/>
        <w:color w:val="000000"/>
        <w:sz w:val="16"/>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9"/>
        </w:tabs>
        <w:ind w:left="1009" w:hanging="1009"/>
      </w:pPr>
      <w:rPr>
        <w:rFonts w:ascii="Arial" w:hAnsi="Arial" w:hint="default"/>
        <w:b/>
        <w:i w:val="0"/>
        <w:caps w:val="0"/>
        <w:strike w:val="0"/>
        <w:dstrike w:val="0"/>
        <w:vanish w:val="0"/>
        <w:color w:val="000000"/>
        <w:sz w:val="16"/>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BC43C79"/>
    <w:multiLevelType w:val="hybridMultilevel"/>
    <w:tmpl w:val="2318A07A"/>
    <w:lvl w:ilvl="0" w:tplc="39EC5CBC">
      <w:start w:val="3"/>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EBF1605"/>
    <w:multiLevelType w:val="hybridMultilevel"/>
    <w:tmpl w:val="137CC5BE"/>
    <w:lvl w:ilvl="0" w:tplc="0407000D">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DE59C4"/>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410525D3"/>
    <w:multiLevelType w:val="hybridMultilevel"/>
    <w:tmpl w:val="977E2AB6"/>
    <w:lvl w:ilvl="0" w:tplc="04070001">
      <w:start w:val="1"/>
      <w:numFmt w:val="bullet"/>
      <w:lvlText w:val=""/>
      <w:lvlJc w:val="left"/>
      <w:pPr>
        <w:tabs>
          <w:tab w:val="num" w:pos="360"/>
        </w:tabs>
        <w:ind w:left="360" w:hanging="360"/>
      </w:pPr>
      <w:rPr>
        <w:rFonts w:ascii="Symbol" w:hAnsi="Symbol" w:hint="default"/>
      </w:rPr>
    </w:lvl>
    <w:lvl w:ilvl="1" w:tplc="D76AA048">
      <w:numFmt w:val="bullet"/>
      <w:lvlText w:val="-"/>
      <w:lvlJc w:val="left"/>
      <w:pPr>
        <w:tabs>
          <w:tab w:val="num" w:pos="1080"/>
        </w:tabs>
        <w:ind w:left="1080" w:hanging="360"/>
      </w:pPr>
      <w:rPr>
        <w:rFonts w:ascii="Arial" w:eastAsia="Times New Roman" w:hAnsi="Arial"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4552F94"/>
    <w:multiLevelType w:val="hybridMultilevel"/>
    <w:tmpl w:val="F2D0D972"/>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50DFB"/>
    <w:multiLevelType w:val="hybridMultilevel"/>
    <w:tmpl w:val="EEC490D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160D2"/>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4CBE5A0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EED226F"/>
    <w:multiLevelType w:val="hybridMultilevel"/>
    <w:tmpl w:val="63227CB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997732"/>
    <w:multiLevelType w:val="hybridMultilevel"/>
    <w:tmpl w:val="137CC5B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B6244D"/>
    <w:multiLevelType w:val="hybridMultilevel"/>
    <w:tmpl w:val="95C63550"/>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EF2339"/>
    <w:multiLevelType w:val="hybridMultilevel"/>
    <w:tmpl w:val="01182FCC"/>
    <w:lvl w:ilvl="0" w:tplc="66B82AD6">
      <w:start w:val="3"/>
      <w:numFmt w:val="bullet"/>
      <w:lvlText w:val="-"/>
      <w:lvlJc w:val="left"/>
      <w:pPr>
        <w:ind w:left="720" w:hanging="360"/>
      </w:pPr>
      <w:rPr>
        <w:rFonts w:ascii="Univers" w:eastAsia="Times New Roman" w:hAnsi="Univers"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6C47199"/>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570B1C72"/>
    <w:multiLevelType w:val="hybridMultilevel"/>
    <w:tmpl w:val="13EEE8B2"/>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BE652C"/>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5B092948"/>
    <w:multiLevelType w:val="hybridMultilevel"/>
    <w:tmpl w:val="B6707C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985310"/>
    <w:multiLevelType w:val="singleLevel"/>
    <w:tmpl w:val="AB4C02A2"/>
    <w:lvl w:ilvl="0">
      <w:start w:val="1"/>
      <w:numFmt w:val="decimal"/>
      <w:lvlText w:val="%1)"/>
      <w:lvlJc w:val="left"/>
      <w:pPr>
        <w:tabs>
          <w:tab w:val="num" w:pos="927"/>
        </w:tabs>
        <w:ind w:left="927" w:hanging="360"/>
      </w:pPr>
      <w:rPr>
        <w:rFonts w:hint="default"/>
      </w:rPr>
    </w:lvl>
  </w:abstractNum>
  <w:abstractNum w:abstractNumId="37" w15:restartNumberingAfterBreak="0">
    <w:nsid w:val="5DFB3EC7"/>
    <w:multiLevelType w:val="singleLevel"/>
    <w:tmpl w:val="04070001"/>
    <w:lvl w:ilvl="0">
      <w:start w:val="1"/>
      <w:numFmt w:val="bullet"/>
      <w:lvlText w:val=""/>
      <w:lvlJc w:val="left"/>
      <w:pPr>
        <w:tabs>
          <w:tab w:val="num" w:pos="720"/>
        </w:tabs>
        <w:ind w:left="720" w:hanging="360"/>
      </w:pPr>
      <w:rPr>
        <w:rFonts w:ascii="Symbol" w:hAnsi="Symbol" w:hint="default"/>
      </w:rPr>
    </w:lvl>
  </w:abstractNum>
  <w:abstractNum w:abstractNumId="38" w15:restartNumberingAfterBreak="0">
    <w:nsid w:val="5E42527C"/>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64F424E0"/>
    <w:multiLevelType w:val="hybridMultilevel"/>
    <w:tmpl w:val="47587C30"/>
    <w:lvl w:ilvl="0" w:tplc="04070003">
      <w:start w:val="1"/>
      <w:numFmt w:val="bullet"/>
      <w:lvlText w:val="o"/>
      <w:lvlJc w:val="left"/>
      <w:pPr>
        <w:ind w:left="1713" w:hanging="360"/>
      </w:pPr>
      <w:rPr>
        <w:rFonts w:ascii="Courier New" w:hAnsi="Courier New" w:cs="Courier New" w:hint="default"/>
      </w:rPr>
    </w:lvl>
    <w:lvl w:ilvl="1" w:tplc="04070003">
      <w:start w:val="1"/>
      <w:numFmt w:val="bullet"/>
      <w:lvlText w:val="o"/>
      <w:lvlJc w:val="left"/>
      <w:pPr>
        <w:ind w:left="2433" w:hanging="360"/>
      </w:pPr>
      <w:rPr>
        <w:rFonts w:ascii="Courier New" w:hAnsi="Courier New" w:cs="Courier New" w:hint="default"/>
      </w:rPr>
    </w:lvl>
    <w:lvl w:ilvl="2" w:tplc="04070005">
      <w:start w:val="1"/>
      <w:numFmt w:val="bullet"/>
      <w:lvlText w:val=""/>
      <w:lvlJc w:val="left"/>
      <w:pPr>
        <w:ind w:left="3153" w:hanging="360"/>
      </w:pPr>
      <w:rPr>
        <w:rFonts w:ascii="Wingdings" w:hAnsi="Wingdings" w:hint="default"/>
      </w:rPr>
    </w:lvl>
    <w:lvl w:ilvl="3" w:tplc="04070001">
      <w:start w:val="1"/>
      <w:numFmt w:val="bullet"/>
      <w:lvlText w:val=""/>
      <w:lvlJc w:val="left"/>
      <w:pPr>
        <w:ind w:left="3873" w:hanging="360"/>
      </w:pPr>
      <w:rPr>
        <w:rFonts w:ascii="Symbol" w:hAnsi="Symbol" w:hint="default"/>
      </w:rPr>
    </w:lvl>
    <w:lvl w:ilvl="4" w:tplc="04070003">
      <w:start w:val="1"/>
      <w:numFmt w:val="bullet"/>
      <w:lvlText w:val="o"/>
      <w:lvlJc w:val="left"/>
      <w:pPr>
        <w:ind w:left="4593" w:hanging="360"/>
      </w:pPr>
      <w:rPr>
        <w:rFonts w:ascii="Courier New" w:hAnsi="Courier New" w:cs="Courier New" w:hint="default"/>
      </w:rPr>
    </w:lvl>
    <w:lvl w:ilvl="5" w:tplc="04070005">
      <w:start w:val="1"/>
      <w:numFmt w:val="bullet"/>
      <w:lvlText w:val=""/>
      <w:lvlJc w:val="left"/>
      <w:pPr>
        <w:ind w:left="5313" w:hanging="360"/>
      </w:pPr>
      <w:rPr>
        <w:rFonts w:ascii="Wingdings" w:hAnsi="Wingdings" w:hint="default"/>
      </w:rPr>
    </w:lvl>
    <w:lvl w:ilvl="6" w:tplc="04070001">
      <w:start w:val="1"/>
      <w:numFmt w:val="bullet"/>
      <w:lvlText w:val=""/>
      <w:lvlJc w:val="left"/>
      <w:pPr>
        <w:ind w:left="6033" w:hanging="360"/>
      </w:pPr>
      <w:rPr>
        <w:rFonts w:ascii="Symbol" w:hAnsi="Symbol" w:hint="default"/>
      </w:rPr>
    </w:lvl>
    <w:lvl w:ilvl="7" w:tplc="04070003">
      <w:start w:val="1"/>
      <w:numFmt w:val="bullet"/>
      <w:lvlText w:val="o"/>
      <w:lvlJc w:val="left"/>
      <w:pPr>
        <w:ind w:left="6753" w:hanging="360"/>
      </w:pPr>
      <w:rPr>
        <w:rFonts w:ascii="Courier New" w:hAnsi="Courier New" w:cs="Courier New" w:hint="default"/>
      </w:rPr>
    </w:lvl>
    <w:lvl w:ilvl="8" w:tplc="04070005">
      <w:start w:val="1"/>
      <w:numFmt w:val="bullet"/>
      <w:lvlText w:val=""/>
      <w:lvlJc w:val="left"/>
      <w:pPr>
        <w:ind w:left="7473" w:hanging="360"/>
      </w:pPr>
      <w:rPr>
        <w:rFonts w:ascii="Wingdings" w:hAnsi="Wingdings" w:hint="default"/>
      </w:rPr>
    </w:lvl>
  </w:abstractNum>
  <w:abstractNum w:abstractNumId="40" w15:restartNumberingAfterBreak="0">
    <w:nsid w:val="6E601671"/>
    <w:multiLevelType w:val="hybridMultilevel"/>
    <w:tmpl w:val="137CC5BE"/>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62ACC"/>
    <w:multiLevelType w:val="hybridMultilevel"/>
    <w:tmpl w:val="66AEA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9395C4D"/>
    <w:multiLevelType w:val="hybridMultilevel"/>
    <w:tmpl w:val="C3147C90"/>
    <w:lvl w:ilvl="0" w:tplc="66B82AD6">
      <w:start w:val="3"/>
      <w:numFmt w:val="bullet"/>
      <w:lvlText w:val="-"/>
      <w:lvlJc w:val="left"/>
      <w:pPr>
        <w:ind w:left="1065" w:hanging="360"/>
      </w:pPr>
      <w:rPr>
        <w:rFonts w:ascii="Univers" w:eastAsia="Times New Roman" w:hAnsi="Univers" w:cs="Times New Roman" w:hint="default"/>
        <w:i w:val="0"/>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43" w15:restartNumberingAfterBreak="0">
    <w:nsid w:val="7EC93888"/>
    <w:multiLevelType w:val="singleLevel"/>
    <w:tmpl w:val="F63C0E7C"/>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7F8D254C"/>
    <w:multiLevelType w:val="singleLevel"/>
    <w:tmpl w:val="F63C0E7C"/>
    <w:lvl w:ilvl="0">
      <w:start w:val="1"/>
      <w:numFmt w:val="bullet"/>
      <w:lvlText w:val=""/>
      <w:lvlJc w:val="left"/>
      <w:pPr>
        <w:tabs>
          <w:tab w:val="num" w:pos="360"/>
        </w:tabs>
        <w:ind w:left="360" w:hanging="360"/>
      </w:pPr>
      <w:rPr>
        <w:rFonts w:ascii="Wingdings" w:hAnsi="Wingdings" w:hint="default"/>
      </w:rPr>
    </w:lvl>
  </w:abstractNum>
  <w:num w:numId="1">
    <w:abstractNumId w:val="15"/>
  </w:num>
  <w:num w:numId="2">
    <w:abstractNumId w:val="29"/>
  </w:num>
  <w:num w:numId="3">
    <w:abstractNumId w:val="5"/>
  </w:num>
  <w:num w:numId="4">
    <w:abstractNumId w:val="40"/>
  </w:num>
  <w:num w:numId="5">
    <w:abstractNumId w:val="21"/>
  </w:num>
  <w:num w:numId="6">
    <w:abstractNumId w:val="3"/>
  </w:num>
  <w:num w:numId="7">
    <w:abstractNumId w:val="25"/>
  </w:num>
  <w:num w:numId="8">
    <w:abstractNumId w:val="30"/>
  </w:num>
  <w:num w:numId="9">
    <w:abstractNumId w:val="33"/>
  </w:num>
  <w:num w:numId="10">
    <w:abstractNumId w:val="24"/>
  </w:num>
  <w:num w:numId="11">
    <w:abstractNumId w:val="28"/>
  </w:num>
  <w:num w:numId="12">
    <w:abstractNumId w:val="2"/>
  </w:num>
  <w:num w:numId="13">
    <w:abstractNumId w:val="6"/>
  </w:num>
  <w:num w:numId="14">
    <w:abstractNumId w:val="11"/>
  </w:num>
  <w:num w:numId="15">
    <w:abstractNumId w:val="37"/>
  </w:num>
  <w:num w:numId="16">
    <w:abstractNumId w:val="13"/>
  </w:num>
  <w:num w:numId="17">
    <w:abstractNumId w:val="27"/>
  </w:num>
  <w:num w:numId="18">
    <w:abstractNumId w:val="44"/>
  </w:num>
  <w:num w:numId="19">
    <w:abstractNumId w:val="10"/>
  </w:num>
  <w:num w:numId="20">
    <w:abstractNumId w:val="38"/>
  </w:num>
  <w:num w:numId="21">
    <w:abstractNumId w:val="34"/>
  </w:num>
  <w:num w:numId="22">
    <w:abstractNumId w:val="9"/>
  </w:num>
  <w:num w:numId="23">
    <w:abstractNumId w:val="18"/>
  </w:num>
  <w:num w:numId="24">
    <w:abstractNumId w:val="32"/>
  </w:num>
  <w:num w:numId="25">
    <w:abstractNumId w:val="22"/>
  </w:num>
  <w:num w:numId="26">
    <w:abstractNumId w:val="43"/>
  </w:num>
  <w:num w:numId="27">
    <w:abstractNumId w:val="26"/>
  </w:num>
  <w:num w:numId="28">
    <w:abstractNumId w:val="41"/>
  </w:num>
  <w:num w:numId="29">
    <w:abstractNumId w:val="1"/>
  </w:num>
  <w:num w:numId="30">
    <w:abstractNumId w:val="0"/>
  </w:num>
  <w:num w:numId="31">
    <w:abstractNumId w:val="36"/>
  </w:num>
  <w:num w:numId="32">
    <w:abstractNumId w:val="19"/>
  </w:num>
  <w:num w:numId="33">
    <w:abstractNumId w:val="20"/>
  </w:num>
  <w:num w:numId="34">
    <w:abstractNumId w:val="23"/>
  </w:num>
  <w:num w:numId="35">
    <w:abstractNumId w:val="7"/>
  </w:num>
  <w:num w:numId="36">
    <w:abstractNumId w:val="35"/>
  </w:num>
  <w:num w:numId="37">
    <w:abstractNumId w:val="4"/>
  </w:num>
  <w:num w:numId="38">
    <w:abstractNumId w:val="16"/>
  </w:num>
  <w:num w:numId="39">
    <w:abstractNumId w:val="8"/>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9"/>
  </w:num>
  <w:num w:numId="43">
    <w:abstractNumId w:val="12"/>
  </w:num>
  <w:num w:numId="44">
    <w:abstractNumId w:val="42"/>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de-DE"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U/cwDpa94ryDps9w4s6gzDlHoi2N+v8bW/eQTWLmROOgKuhyBbBmwF2zs9WnvWZJDJ1mO5r5Xg5SRS4xKEsrsg==" w:salt="xlfGNnJqpaVnOstRvvQd3Q=="/>
  <w:defaultTabStop w:val="708"/>
  <w:autoHyphenation/>
  <w:hyphenationZone w:val="425"/>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98C"/>
    <w:rsid w:val="00002210"/>
    <w:rsid w:val="000055A5"/>
    <w:rsid w:val="0001186E"/>
    <w:rsid w:val="0002099F"/>
    <w:rsid w:val="00020D9A"/>
    <w:rsid w:val="000358D1"/>
    <w:rsid w:val="000449FD"/>
    <w:rsid w:val="00046D8E"/>
    <w:rsid w:val="0004762B"/>
    <w:rsid w:val="000479FA"/>
    <w:rsid w:val="000628AE"/>
    <w:rsid w:val="0006336B"/>
    <w:rsid w:val="00080259"/>
    <w:rsid w:val="000848ED"/>
    <w:rsid w:val="000A52EA"/>
    <w:rsid w:val="000B6560"/>
    <w:rsid w:val="000C14F1"/>
    <w:rsid w:val="000C3044"/>
    <w:rsid w:val="000C444D"/>
    <w:rsid w:val="000C5D41"/>
    <w:rsid w:val="000C70F8"/>
    <w:rsid w:val="000D1CFE"/>
    <w:rsid w:val="000D5A32"/>
    <w:rsid w:val="000E1141"/>
    <w:rsid w:val="000E179B"/>
    <w:rsid w:val="000E2010"/>
    <w:rsid w:val="000E57F0"/>
    <w:rsid w:val="00102107"/>
    <w:rsid w:val="001047E7"/>
    <w:rsid w:val="00104A73"/>
    <w:rsid w:val="00130093"/>
    <w:rsid w:val="00131326"/>
    <w:rsid w:val="00131642"/>
    <w:rsid w:val="001326FF"/>
    <w:rsid w:val="001465FE"/>
    <w:rsid w:val="00147367"/>
    <w:rsid w:val="001645BC"/>
    <w:rsid w:val="00170A5F"/>
    <w:rsid w:val="00175FFD"/>
    <w:rsid w:val="001804B4"/>
    <w:rsid w:val="00181D99"/>
    <w:rsid w:val="00182C4E"/>
    <w:rsid w:val="001837C6"/>
    <w:rsid w:val="00192B00"/>
    <w:rsid w:val="0019504B"/>
    <w:rsid w:val="00197E53"/>
    <w:rsid w:val="001B13D4"/>
    <w:rsid w:val="001B352D"/>
    <w:rsid w:val="001C254D"/>
    <w:rsid w:val="001D1E66"/>
    <w:rsid w:val="001D403F"/>
    <w:rsid w:val="00211070"/>
    <w:rsid w:val="002229FC"/>
    <w:rsid w:val="00231492"/>
    <w:rsid w:val="002350FF"/>
    <w:rsid w:val="0023745C"/>
    <w:rsid w:val="00245A5E"/>
    <w:rsid w:val="00250CC2"/>
    <w:rsid w:val="00251C09"/>
    <w:rsid w:val="002652A8"/>
    <w:rsid w:val="00280B3A"/>
    <w:rsid w:val="00286B03"/>
    <w:rsid w:val="00292291"/>
    <w:rsid w:val="002A527F"/>
    <w:rsid w:val="002B314A"/>
    <w:rsid w:val="002B3ABD"/>
    <w:rsid w:val="002B424E"/>
    <w:rsid w:val="002B513D"/>
    <w:rsid w:val="002B5159"/>
    <w:rsid w:val="002C0B36"/>
    <w:rsid w:val="002C339A"/>
    <w:rsid w:val="002D6099"/>
    <w:rsid w:val="002E75DB"/>
    <w:rsid w:val="00304DD8"/>
    <w:rsid w:val="003112B4"/>
    <w:rsid w:val="00316A14"/>
    <w:rsid w:val="00316D53"/>
    <w:rsid w:val="003216F1"/>
    <w:rsid w:val="00324D08"/>
    <w:rsid w:val="00333D27"/>
    <w:rsid w:val="00342B42"/>
    <w:rsid w:val="00342D60"/>
    <w:rsid w:val="00345F5A"/>
    <w:rsid w:val="00350C4C"/>
    <w:rsid w:val="00355D30"/>
    <w:rsid w:val="00362139"/>
    <w:rsid w:val="003657E2"/>
    <w:rsid w:val="0038099F"/>
    <w:rsid w:val="003977B8"/>
    <w:rsid w:val="003A01E5"/>
    <w:rsid w:val="003A4EFC"/>
    <w:rsid w:val="003A5530"/>
    <w:rsid w:val="003B047E"/>
    <w:rsid w:val="003C0AB7"/>
    <w:rsid w:val="003D0500"/>
    <w:rsid w:val="003D6E3A"/>
    <w:rsid w:val="003E344B"/>
    <w:rsid w:val="003F329F"/>
    <w:rsid w:val="003F47E0"/>
    <w:rsid w:val="003F7AAB"/>
    <w:rsid w:val="00400EDF"/>
    <w:rsid w:val="00411294"/>
    <w:rsid w:val="00413792"/>
    <w:rsid w:val="00417B60"/>
    <w:rsid w:val="004311FF"/>
    <w:rsid w:val="0043193B"/>
    <w:rsid w:val="0043327A"/>
    <w:rsid w:val="00433E53"/>
    <w:rsid w:val="00441410"/>
    <w:rsid w:val="004428E8"/>
    <w:rsid w:val="00442D0F"/>
    <w:rsid w:val="004450C9"/>
    <w:rsid w:val="0045198C"/>
    <w:rsid w:val="00463ADD"/>
    <w:rsid w:val="004719B0"/>
    <w:rsid w:val="00476E15"/>
    <w:rsid w:val="00497DD8"/>
    <w:rsid w:val="004A076F"/>
    <w:rsid w:val="004B5D15"/>
    <w:rsid w:val="004B5DE6"/>
    <w:rsid w:val="004C5A42"/>
    <w:rsid w:val="004C6A69"/>
    <w:rsid w:val="004C7994"/>
    <w:rsid w:val="004D0791"/>
    <w:rsid w:val="004D2375"/>
    <w:rsid w:val="004F6869"/>
    <w:rsid w:val="00504DD3"/>
    <w:rsid w:val="00505216"/>
    <w:rsid w:val="00505FB9"/>
    <w:rsid w:val="00507AD6"/>
    <w:rsid w:val="005108E9"/>
    <w:rsid w:val="00512643"/>
    <w:rsid w:val="00514232"/>
    <w:rsid w:val="00517F10"/>
    <w:rsid w:val="005260A6"/>
    <w:rsid w:val="005511B1"/>
    <w:rsid w:val="00557119"/>
    <w:rsid w:val="00564AB9"/>
    <w:rsid w:val="0056560B"/>
    <w:rsid w:val="00570ADE"/>
    <w:rsid w:val="00570EE2"/>
    <w:rsid w:val="00571DEC"/>
    <w:rsid w:val="005722B1"/>
    <w:rsid w:val="00590018"/>
    <w:rsid w:val="005915ED"/>
    <w:rsid w:val="005956AA"/>
    <w:rsid w:val="00595997"/>
    <w:rsid w:val="005A05D1"/>
    <w:rsid w:val="005A7373"/>
    <w:rsid w:val="005B36F8"/>
    <w:rsid w:val="005B7427"/>
    <w:rsid w:val="005C2E42"/>
    <w:rsid w:val="005C449F"/>
    <w:rsid w:val="005D275F"/>
    <w:rsid w:val="005D36B6"/>
    <w:rsid w:val="005D6533"/>
    <w:rsid w:val="005E26A9"/>
    <w:rsid w:val="005E2719"/>
    <w:rsid w:val="005E3624"/>
    <w:rsid w:val="005E4C1F"/>
    <w:rsid w:val="005E5312"/>
    <w:rsid w:val="005E6080"/>
    <w:rsid w:val="005F17E0"/>
    <w:rsid w:val="00610B3A"/>
    <w:rsid w:val="006125A5"/>
    <w:rsid w:val="006147EB"/>
    <w:rsid w:val="006271FE"/>
    <w:rsid w:val="0063096E"/>
    <w:rsid w:val="0063224C"/>
    <w:rsid w:val="00643FAF"/>
    <w:rsid w:val="00662354"/>
    <w:rsid w:val="0067583E"/>
    <w:rsid w:val="00676F65"/>
    <w:rsid w:val="00677D87"/>
    <w:rsid w:val="00682AD8"/>
    <w:rsid w:val="00684BE7"/>
    <w:rsid w:val="00693048"/>
    <w:rsid w:val="006A12CA"/>
    <w:rsid w:val="006A4BA8"/>
    <w:rsid w:val="006B1575"/>
    <w:rsid w:val="006B2B6D"/>
    <w:rsid w:val="006C256B"/>
    <w:rsid w:val="006C7F31"/>
    <w:rsid w:val="006D12DD"/>
    <w:rsid w:val="006E0051"/>
    <w:rsid w:val="006E0DCB"/>
    <w:rsid w:val="006E2753"/>
    <w:rsid w:val="006E5DFA"/>
    <w:rsid w:val="007048CB"/>
    <w:rsid w:val="00713A0D"/>
    <w:rsid w:val="00713A62"/>
    <w:rsid w:val="00721DBB"/>
    <w:rsid w:val="007224C4"/>
    <w:rsid w:val="00737EB4"/>
    <w:rsid w:val="00760A2D"/>
    <w:rsid w:val="007648FE"/>
    <w:rsid w:val="00765C16"/>
    <w:rsid w:val="00765E2A"/>
    <w:rsid w:val="00770D05"/>
    <w:rsid w:val="00777ACF"/>
    <w:rsid w:val="007817ED"/>
    <w:rsid w:val="00790E8C"/>
    <w:rsid w:val="00797ED4"/>
    <w:rsid w:val="007A0336"/>
    <w:rsid w:val="007A704F"/>
    <w:rsid w:val="007D19D7"/>
    <w:rsid w:val="007D2F98"/>
    <w:rsid w:val="007D3516"/>
    <w:rsid w:val="007D38D5"/>
    <w:rsid w:val="007D4BB6"/>
    <w:rsid w:val="007F32B4"/>
    <w:rsid w:val="008009A9"/>
    <w:rsid w:val="008027A0"/>
    <w:rsid w:val="00802D70"/>
    <w:rsid w:val="00803534"/>
    <w:rsid w:val="00806D14"/>
    <w:rsid w:val="0081763E"/>
    <w:rsid w:val="00820789"/>
    <w:rsid w:val="00821F0B"/>
    <w:rsid w:val="00824D87"/>
    <w:rsid w:val="008312DE"/>
    <w:rsid w:val="008333FF"/>
    <w:rsid w:val="00833E5C"/>
    <w:rsid w:val="00850177"/>
    <w:rsid w:val="00856C99"/>
    <w:rsid w:val="00864637"/>
    <w:rsid w:val="0087163D"/>
    <w:rsid w:val="00877C40"/>
    <w:rsid w:val="00897902"/>
    <w:rsid w:val="008B180D"/>
    <w:rsid w:val="008B43DA"/>
    <w:rsid w:val="008B5045"/>
    <w:rsid w:val="008B66DF"/>
    <w:rsid w:val="008D22CB"/>
    <w:rsid w:val="008E5E30"/>
    <w:rsid w:val="008F4162"/>
    <w:rsid w:val="008F75E7"/>
    <w:rsid w:val="00910DE0"/>
    <w:rsid w:val="0091536F"/>
    <w:rsid w:val="0094327A"/>
    <w:rsid w:val="009469C4"/>
    <w:rsid w:val="00966DD5"/>
    <w:rsid w:val="009804D5"/>
    <w:rsid w:val="00980D24"/>
    <w:rsid w:val="00985BE1"/>
    <w:rsid w:val="00986475"/>
    <w:rsid w:val="00987667"/>
    <w:rsid w:val="009A0A4B"/>
    <w:rsid w:val="009A0CBB"/>
    <w:rsid w:val="009A1F03"/>
    <w:rsid w:val="009A3AED"/>
    <w:rsid w:val="009B2584"/>
    <w:rsid w:val="009B43B5"/>
    <w:rsid w:val="009C134E"/>
    <w:rsid w:val="009C1963"/>
    <w:rsid w:val="009C3BD1"/>
    <w:rsid w:val="009C3CF6"/>
    <w:rsid w:val="009C5C80"/>
    <w:rsid w:val="009E0A9A"/>
    <w:rsid w:val="009F0A6D"/>
    <w:rsid w:val="00A024BD"/>
    <w:rsid w:val="00A159BA"/>
    <w:rsid w:val="00A22A00"/>
    <w:rsid w:val="00A35B45"/>
    <w:rsid w:val="00A5328B"/>
    <w:rsid w:val="00A74DEB"/>
    <w:rsid w:val="00A838A8"/>
    <w:rsid w:val="00A9731C"/>
    <w:rsid w:val="00AC1684"/>
    <w:rsid w:val="00AC4187"/>
    <w:rsid w:val="00AD3EB7"/>
    <w:rsid w:val="00AE1647"/>
    <w:rsid w:val="00AE4A03"/>
    <w:rsid w:val="00AF2B34"/>
    <w:rsid w:val="00AF3C59"/>
    <w:rsid w:val="00AF6520"/>
    <w:rsid w:val="00B042B6"/>
    <w:rsid w:val="00B16F2A"/>
    <w:rsid w:val="00B24050"/>
    <w:rsid w:val="00B452AB"/>
    <w:rsid w:val="00B5640E"/>
    <w:rsid w:val="00B6301D"/>
    <w:rsid w:val="00B80A07"/>
    <w:rsid w:val="00B924B9"/>
    <w:rsid w:val="00B9394F"/>
    <w:rsid w:val="00B96780"/>
    <w:rsid w:val="00BA08E2"/>
    <w:rsid w:val="00BA408F"/>
    <w:rsid w:val="00BB1693"/>
    <w:rsid w:val="00BC612F"/>
    <w:rsid w:val="00BE71AE"/>
    <w:rsid w:val="00BF09E4"/>
    <w:rsid w:val="00BF7AF7"/>
    <w:rsid w:val="00C12114"/>
    <w:rsid w:val="00C14F5F"/>
    <w:rsid w:val="00C169F7"/>
    <w:rsid w:val="00C2552A"/>
    <w:rsid w:val="00C31E47"/>
    <w:rsid w:val="00C41711"/>
    <w:rsid w:val="00C50D28"/>
    <w:rsid w:val="00C60438"/>
    <w:rsid w:val="00C63E1A"/>
    <w:rsid w:val="00C916F1"/>
    <w:rsid w:val="00C932ED"/>
    <w:rsid w:val="00CA0ABA"/>
    <w:rsid w:val="00CA7066"/>
    <w:rsid w:val="00CB1AE6"/>
    <w:rsid w:val="00CB54A2"/>
    <w:rsid w:val="00CB644C"/>
    <w:rsid w:val="00CD1674"/>
    <w:rsid w:val="00CE362E"/>
    <w:rsid w:val="00CE4B8C"/>
    <w:rsid w:val="00CF72F5"/>
    <w:rsid w:val="00D01CA4"/>
    <w:rsid w:val="00D100D9"/>
    <w:rsid w:val="00D10B7E"/>
    <w:rsid w:val="00D20914"/>
    <w:rsid w:val="00D21BEB"/>
    <w:rsid w:val="00D338AC"/>
    <w:rsid w:val="00D41873"/>
    <w:rsid w:val="00D53BF6"/>
    <w:rsid w:val="00D6029A"/>
    <w:rsid w:val="00D61326"/>
    <w:rsid w:val="00D61EA9"/>
    <w:rsid w:val="00D6730D"/>
    <w:rsid w:val="00D72C15"/>
    <w:rsid w:val="00D73D29"/>
    <w:rsid w:val="00D75FAE"/>
    <w:rsid w:val="00D916A9"/>
    <w:rsid w:val="00D94765"/>
    <w:rsid w:val="00DA48BC"/>
    <w:rsid w:val="00DA5D46"/>
    <w:rsid w:val="00DB253C"/>
    <w:rsid w:val="00DB25F0"/>
    <w:rsid w:val="00DB5B38"/>
    <w:rsid w:val="00DC0542"/>
    <w:rsid w:val="00DC0B3E"/>
    <w:rsid w:val="00DC7CD0"/>
    <w:rsid w:val="00DD0481"/>
    <w:rsid w:val="00DE1F8D"/>
    <w:rsid w:val="00DE26F9"/>
    <w:rsid w:val="00DF724D"/>
    <w:rsid w:val="00E00843"/>
    <w:rsid w:val="00E07D21"/>
    <w:rsid w:val="00E154F9"/>
    <w:rsid w:val="00E2340D"/>
    <w:rsid w:val="00E334BC"/>
    <w:rsid w:val="00E41A06"/>
    <w:rsid w:val="00E44963"/>
    <w:rsid w:val="00E44C13"/>
    <w:rsid w:val="00E52CE2"/>
    <w:rsid w:val="00E6101F"/>
    <w:rsid w:val="00E6421D"/>
    <w:rsid w:val="00E7341E"/>
    <w:rsid w:val="00E75EFD"/>
    <w:rsid w:val="00E80712"/>
    <w:rsid w:val="00E80A6D"/>
    <w:rsid w:val="00E826B0"/>
    <w:rsid w:val="00E85A68"/>
    <w:rsid w:val="00E86622"/>
    <w:rsid w:val="00E93CDF"/>
    <w:rsid w:val="00E942F5"/>
    <w:rsid w:val="00EA080E"/>
    <w:rsid w:val="00EA7C97"/>
    <w:rsid w:val="00EB0986"/>
    <w:rsid w:val="00EC44B7"/>
    <w:rsid w:val="00ED3EEB"/>
    <w:rsid w:val="00EE189D"/>
    <w:rsid w:val="00EF1154"/>
    <w:rsid w:val="00F11096"/>
    <w:rsid w:val="00F22DF4"/>
    <w:rsid w:val="00F64EFC"/>
    <w:rsid w:val="00F764F3"/>
    <w:rsid w:val="00F7710A"/>
    <w:rsid w:val="00F80A64"/>
    <w:rsid w:val="00F858A7"/>
    <w:rsid w:val="00F87011"/>
    <w:rsid w:val="00F979C8"/>
    <w:rsid w:val="00FA5295"/>
    <w:rsid w:val="00FB6331"/>
    <w:rsid w:val="00FB704E"/>
    <w:rsid w:val="00FC0A12"/>
    <w:rsid w:val="00FC1F89"/>
    <w:rsid w:val="00FC2131"/>
    <w:rsid w:val="00FC2D6B"/>
    <w:rsid w:val="00FD4F74"/>
    <w:rsid w:val="00FD566B"/>
    <w:rsid w:val="00FE17FE"/>
    <w:rsid w:val="00FE49EF"/>
    <w:rsid w:val="00FE7068"/>
    <w:rsid w:val="00FF78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448229D5"/>
  <w15:chartTrackingRefBased/>
  <w15:docId w15:val="{92DD5159-B842-4F9F-A4A9-A71869916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szCs w:val="24"/>
    </w:rPr>
  </w:style>
  <w:style w:type="paragraph" w:styleId="berschrift1">
    <w:name w:val="heading 1"/>
    <w:aliases w:val="Überschrift1Vertrag,Ü1Vertrag12"/>
    <w:basedOn w:val="Standard"/>
    <w:next w:val="Standard"/>
    <w:link w:val="berschrift1Zchn"/>
    <w:qFormat/>
    <w:pPr>
      <w:keepNext/>
      <w:outlineLvl w:val="0"/>
    </w:pPr>
    <w:rPr>
      <w:b/>
      <w:bCs/>
    </w:rPr>
  </w:style>
  <w:style w:type="paragraph" w:styleId="berschrift2">
    <w:name w:val="heading 2"/>
    <w:aliases w:val="Überschrift2Vertrag"/>
    <w:basedOn w:val="Standard"/>
    <w:next w:val="Standard"/>
    <w:qFormat/>
    <w:pPr>
      <w:keepNext/>
      <w:widowControl w:val="0"/>
      <w:tabs>
        <w:tab w:val="left" w:pos="567"/>
        <w:tab w:val="left" w:pos="9072"/>
      </w:tabs>
      <w:spacing w:before="60" w:after="60"/>
      <w:jc w:val="both"/>
      <w:outlineLvl w:val="1"/>
    </w:pPr>
    <w:rPr>
      <w:bCs/>
      <w:sz w:val="16"/>
      <w:szCs w:val="20"/>
    </w:rPr>
  </w:style>
  <w:style w:type="paragraph" w:styleId="berschrift3">
    <w:name w:val="heading 3"/>
    <w:aliases w:val="Überschrift3Vertrag,Überschrift3Vertrag12"/>
    <w:basedOn w:val="Standard"/>
    <w:next w:val="Standard"/>
    <w:autoRedefine/>
    <w:qFormat/>
    <w:rsid w:val="00342D60"/>
    <w:pPr>
      <w:keepNext/>
      <w:widowControl w:val="0"/>
      <w:tabs>
        <w:tab w:val="left" w:pos="830"/>
        <w:tab w:val="num" w:pos="3530"/>
      </w:tabs>
      <w:jc w:val="both"/>
      <w:outlineLvl w:val="2"/>
    </w:pPr>
    <w:rPr>
      <w:rFonts w:cs="Arial"/>
      <w:szCs w:val="20"/>
    </w:rPr>
  </w:style>
  <w:style w:type="paragraph" w:styleId="berschrift4">
    <w:name w:val="heading 4"/>
    <w:aliases w:val="Überschrift4Vertrag,Überschrift4Vertrag12"/>
    <w:basedOn w:val="Standard"/>
    <w:next w:val="Standard"/>
    <w:autoRedefine/>
    <w:qFormat/>
    <w:pPr>
      <w:tabs>
        <w:tab w:val="left" w:pos="1474"/>
        <w:tab w:val="num" w:pos="2722"/>
        <w:tab w:val="left" w:pos="9072"/>
      </w:tabs>
      <w:jc w:val="both"/>
      <w:outlineLvl w:val="3"/>
    </w:pPr>
    <w:rPr>
      <w:rFonts w:cs="Arial"/>
    </w:rPr>
  </w:style>
  <w:style w:type="paragraph" w:styleId="berschrift5">
    <w:name w:val="heading 5"/>
    <w:basedOn w:val="Standard"/>
    <w:next w:val="Standard"/>
    <w:qFormat/>
    <w:pPr>
      <w:widowControl w:val="0"/>
      <w:spacing w:before="240"/>
      <w:outlineLvl w:val="4"/>
    </w:pPr>
    <w:rPr>
      <w:szCs w:val="20"/>
    </w:rPr>
  </w:style>
  <w:style w:type="paragraph" w:styleId="berschrift6">
    <w:name w:val="heading 6"/>
    <w:basedOn w:val="Standard"/>
    <w:next w:val="Standard"/>
    <w:qFormat/>
    <w:pPr>
      <w:widowControl w:val="0"/>
      <w:spacing w:before="240"/>
      <w:outlineLvl w:val="5"/>
    </w:pPr>
    <w:rPr>
      <w:szCs w:val="20"/>
    </w:rPr>
  </w:style>
  <w:style w:type="paragraph" w:styleId="berschrift7">
    <w:name w:val="heading 7"/>
    <w:basedOn w:val="Standard"/>
    <w:next w:val="Standard"/>
    <w:qFormat/>
    <w:pPr>
      <w:widowControl w:val="0"/>
      <w:spacing w:before="240"/>
      <w:outlineLvl w:val="6"/>
    </w:pPr>
    <w:rPr>
      <w:sz w:val="20"/>
      <w:szCs w:val="20"/>
    </w:rPr>
  </w:style>
  <w:style w:type="paragraph" w:styleId="berschrift8">
    <w:name w:val="heading 8"/>
    <w:basedOn w:val="Standard"/>
    <w:next w:val="Standard"/>
    <w:qFormat/>
    <w:pPr>
      <w:widowControl w:val="0"/>
      <w:spacing w:before="240"/>
      <w:outlineLvl w:val="7"/>
    </w:pPr>
    <w:rPr>
      <w:sz w:val="20"/>
      <w:szCs w:val="20"/>
    </w:rPr>
  </w:style>
  <w:style w:type="paragraph" w:styleId="berschrift9">
    <w:name w:val="heading 9"/>
    <w:basedOn w:val="Standard"/>
    <w:next w:val="Standard"/>
    <w:qFormat/>
    <w:pPr>
      <w:widowControl w:val="0"/>
      <w:spacing w:before="240"/>
      <w:outlineLvl w:val="8"/>
    </w:pPr>
    <w:rPr>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aliases w:val="FußzeileRBBau"/>
    <w:basedOn w:val="Standard"/>
    <w:pPr>
      <w:tabs>
        <w:tab w:val="center" w:pos="4536"/>
        <w:tab w:val="right" w:pos="9072"/>
      </w:tabs>
    </w:pPr>
  </w:style>
  <w:style w:type="character" w:styleId="Seitenzahl">
    <w:name w:val="page number"/>
    <w:basedOn w:val="Absatz-Standardschriftart"/>
  </w:style>
  <w:style w:type="character" w:styleId="Hyperlink">
    <w:name w:val="Hyperlink"/>
    <w:uiPriority w:val="99"/>
    <w:rPr>
      <w:color w:val="0000FF"/>
      <w:u w:val="single"/>
    </w:rPr>
  </w:style>
  <w:style w:type="character" w:customStyle="1" w:styleId="BesuchterHyperlink">
    <w:name w:val="BesuchterHyperlink"/>
    <w:rPr>
      <w:color w:val="800080"/>
      <w:u w:val="single"/>
    </w:rPr>
  </w:style>
  <w:style w:type="character" w:styleId="Kommentarzeichen">
    <w:name w:val="annotation reference"/>
    <w:uiPriority w:val="99"/>
    <w:semiHidden/>
    <w:rPr>
      <w:sz w:val="16"/>
      <w:szCs w:val="16"/>
    </w:rPr>
  </w:style>
  <w:style w:type="paragraph" w:styleId="Kommentartext">
    <w:name w:val="annotation text"/>
    <w:basedOn w:val="Standard"/>
    <w:link w:val="KommentartextZchn"/>
    <w:uiPriority w:val="99"/>
    <w:semiHidden/>
    <w:rPr>
      <w:sz w:val="20"/>
      <w:szCs w:val="20"/>
    </w:rPr>
  </w:style>
  <w:style w:type="paragraph" w:customStyle="1" w:styleId="berschrift11">
    <w:name w:val="Überschrift 1.(1.)"/>
    <w:basedOn w:val="Standard"/>
    <w:next w:val="Standard"/>
    <w:pPr>
      <w:tabs>
        <w:tab w:val="left" w:pos="1361"/>
      </w:tabs>
      <w:spacing w:before="240" w:after="60" w:line="360" w:lineRule="auto"/>
      <w:ind w:left="851" w:hanging="851"/>
    </w:pPr>
    <w:rPr>
      <w:kern w:val="28"/>
      <w:sz w:val="24"/>
      <w:szCs w:val="20"/>
    </w:rPr>
  </w:style>
  <w:style w:type="paragraph" w:styleId="Funotentext">
    <w:name w:val="footnote text"/>
    <w:aliases w:val="FußnotentextRBBau"/>
    <w:basedOn w:val="Standard"/>
    <w:next w:val="Standard"/>
    <w:semiHidden/>
    <w:pPr>
      <w:keepNext/>
      <w:widowControl w:val="0"/>
      <w:tabs>
        <w:tab w:val="left" w:pos="1134"/>
      </w:tabs>
      <w:ind w:left="1134" w:right="567" w:hanging="567"/>
      <w:jc w:val="both"/>
    </w:pPr>
    <w:rPr>
      <w:rFonts w:cs="Arial"/>
      <w:bCs/>
      <w:sz w:val="12"/>
      <w:szCs w:val="20"/>
    </w:rPr>
  </w:style>
  <w:style w:type="character" w:styleId="Funotenzeichen">
    <w:name w:val="footnote reference"/>
    <w:aliases w:val="FußnotenzeichenRBBau"/>
    <w:semiHidden/>
    <w:rPr>
      <w:rFonts w:ascii="Arial" w:hAnsi="Arial"/>
      <w:dstrike w:val="0"/>
      <w:sz w:val="16"/>
      <w:vertAlign w:val="superscript"/>
    </w:rPr>
  </w:style>
  <w:style w:type="paragraph" w:customStyle="1" w:styleId="Texteingerckt">
    <w:name w:val="Texteingerückt"/>
    <w:basedOn w:val="Standard"/>
    <w:next w:val="Standard"/>
    <w:pPr>
      <w:widowControl w:val="0"/>
      <w:tabs>
        <w:tab w:val="left" w:pos="567"/>
      </w:tabs>
      <w:spacing w:before="60" w:after="60"/>
      <w:ind w:left="567"/>
      <w:jc w:val="both"/>
    </w:pPr>
    <w:rPr>
      <w:bCs/>
      <w:sz w:val="16"/>
      <w:szCs w:val="20"/>
    </w:rPr>
  </w:style>
  <w:style w:type="paragraph" w:customStyle="1" w:styleId="Texteingercktnach4">
    <w:name w:val="TexteingerücktnachÜ4"/>
    <w:basedOn w:val="Standard"/>
    <w:next w:val="Standard"/>
    <w:pPr>
      <w:widowControl w:val="0"/>
      <w:tabs>
        <w:tab w:val="left" w:pos="1134"/>
      </w:tabs>
      <w:spacing w:before="60" w:after="60"/>
      <w:ind w:left="1134"/>
      <w:jc w:val="both"/>
    </w:pPr>
    <w:rPr>
      <w:sz w:val="16"/>
      <w:szCs w:val="20"/>
    </w:rPr>
  </w:style>
  <w:style w:type="paragraph" w:customStyle="1" w:styleId="Textunterichennach3">
    <w:name w:val="TextunterichennachÜ3"/>
    <w:basedOn w:val="Standard"/>
    <w:next w:val="Standard"/>
    <w:pPr>
      <w:widowControl w:val="0"/>
      <w:tabs>
        <w:tab w:val="left" w:pos="9072"/>
      </w:tabs>
      <w:spacing w:before="40" w:after="40"/>
      <w:ind w:left="1134"/>
      <w:jc w:val="both"/>
    </w:pPr>
    <w:rPr>
      <w:sz w:val="16"/>
      <w:szCs w:val="20"/>
      <w:u w:val="dotted"/>
    </w:rPr>
  </w:style>
  <w:style w:type="paragraph" w:styleId="Textkrper">
    <w:name w:val="Body Text"/>
    <w:basedOn w:val="Standard"/>
    <w:pPr>
      <w:jc w:val="both"/>
    </w:pPr>
  </w:style>
  <w:style w:type="paragraph" w:customStyle="1" w:styleId="Ansricheingerckt">
    <w:name w:val="Ansricheingerückt"/>
    <w:basedOn w:val="Standard"/>
    <w:next w:val="Standard"/>
    <w:autoRedefine/>
    <w:pPr>
      <w:widowControl w:val="0"/>
      <w:spacing w:before="40" w:after="40"/>
    </w:pPr>
    <w:rPr>
      <w:rFonts w:cs="Arial"/>
    </w:rPr>
  </w:style>
  <w:style w:type="paragraph" w:customStyle="1" w:styleId="Mittignormal">
    <w:name w:val="Mittignormal"/>
    <w:basedOn w:val="Standard"/>
    <w:next w:val="Standard"/>
    <w:autoRedefine/>
    <w:pPr>
      <w:widowControl w:val="0"/>
      <w:spacing w:before="60" w:after="60"/>
      <w:ind w:left="1134"/>
      <w:jc w:val="center"/>
    </w:pPr>
    <w:rPr>
      <w:sz w:val="12"/>
      <w:szCs w:val="20"/>
    </w:rPr>
  </w:style>
  <w:style w:type="paragraph" w:customStyle="1" w:styleId="Anstrichtiefereingerckt">
    <w:name w:val="Anstrichtiefereingerückt"/>
    <w:basedOn w:val="Ansricheingerckt"/>
    <w:next w:val="Standard"/>
    <w:pPr>
      <w:tabs>
        <w:tab w:val="left" w:pos="1701"/>
      </w:tabs>
      <w:ind w:left="1985" w:hanging="567"/>
      <w:jc w:val="both"/>
    </w:pPr>
    <w:rPr>
      <w:rFonts w:cs="Times New Roman"/>
      <w:sz w:val="16"/>
      <w:szCs w:val="20"/>
    </w:rPr>
  </w:style>
  <w:style w:type="paragraph" w:customStyle="1" w:styleId="TexteingercktnachAnstrich">
    <w:name w:val="TexteingerücktnachAnstrich"/>
    <w:basedOn w:val="Standard"/>
    <w:next w:val="Standard"/>
    <w:pPr>
      <w:widowControl w:val="0"/>
      <w:tabs>
        <w:tab w:val="left" w:pos="1134"/>
      </w:tabs>
      <w:spacing w:before="60" w:after="60"/>
      <w:ind w:left="1134"/>
      <w:jc w:val="both"/>
    </w:pPr>
    <w:rPr>
      <w:sz w:val="16"/>
      <w:szCs w:val="20"/>
    </w:rPr>
  </w:style>
  <w:style w:type="paragraph" w:styleId="Textkrper3">
    <w:name w:val="Body Text 3"/>
    <w:basedOn w:val="Standard"/>
    <w:pPr>
      <w:tabs>
        <w:tab w:val="left" w:pos="1276"/>
      </w:tabs>
      <w:jc w:val="both"/>
    </w:pPr>
    <w:rPr>
      <w:szCs w:val="20"/>
    </w:rPr>
  </w:style>
  <w:style w:type="paragraph" w:styleId="Sprechblasentext">
    <w:name w:val="Balloon Text"/>
    <w:basedOn w:val="Standard"/>
    <w:semiHidden/>
    <w:rsid w:val="009F0A6D"/>
    <w:rPr>
      <w:rFonts w:ascii="Tahoma" w:hAnsi="Tahoma" w:cs="Tahoma"/>
      <w:sz w:val="16"/>
      <w:szCs w:val="16"/>
    </w:rPr>
  </w:style>
  <w:style w:type="paragraph" w:styleId="Blocktext">
    <w:name w:val="Block Text"/>
    <w:basedOn w:val="Standard"/>
    <w:rsid w:val="005D6533"/>
    <w:pPr>
      <w:tabs>
        <w:tab w:val="left" w:pos="1843"/>
        <w:tab w:val="left" w:pos="2552"/>
        <w:tab w:val="left" w:pos="3969"/>
        <w:tab w:val="left" w:pos="5954"/>
        <w:tab w:val="left" w:leader="underscore" w:pos="8364"/>
        <w:tab w:val="left" w:pos="8505"/>
        <w:tab w:val="left" w:pos="9781"/>
      </w:tabs>
      <w:ind w:left="1418" w:right="566" w:hanging="1843"/>
      <w:jc w:val="both"/>
    </w:pPr>
    <w:rPr>
      <w:sz w:val="16"/>
    </w:rPr>
  </w:style>
  <w:style w:type="paragraph" w:styleId="Textkrper-Einzug2">
    <w:name w:val="Body Text Indent 2"/>
    <w:basedOn w:val="Standard"/>
    <w:rsid w:val="00D6730D"/>
    <w:pPr>
      <w:spacing w:after="120" w:line="480" w:lineRule="auto"/>
      <w:ind w:left="283"/>
    </w:pPr>
  </w:style>
  <w:style w:type="paragraph" w:styleId="Textkrper-Zeileneinzug">
    <w:name w:val="Body Text Indent"/>
    <w:basedOn w:val="Standard"/>
    <w:rsid w:val="006B2B6D"/>
    <w:pPr>
      <w:spacing w:after="120"/>
      <w:ind w:left="283"/>
    </w:pPr>
  </w:style>
  <w:style w:type="paragraph" w:customStyle="1" w:styleId="FormatvorlageKopfzeile10ptBlock">
    <w:name w:val="Formatvorlage Kopfzeile + 10 pt Block"/>
    <w:basedOn w:val="Kopfzeile"/>
    <w:rsid w:val="004C5A42"/>
    <w:pPr>
      <w:spacing w:before="120" w:after="120"/>
      <w:jc w:val="both"/>
    </w:pPr>
    <w:rPr>
      <w:sz w:val="20"/>
      <w:szCs w:val="20"/>
    </w:rPr>
  </w:style>
  <w:style w:type="paragraph" w:customStyle="1" w:styleId="Textunterstichennach2">
    <w:name w:val="TextunterstichennachÜ2"/>
    <w:basedOn w:val="Standard"/>
    <w:next w:val="Standard"/>
    <w:rsid w:val="005511B1"/>
    <w:pPr>
      <w:widowControl w:val="0"/>
      <w:tabs>
        <w:tab w:val="left" w:pos="9072"/>
      </w:tabs>
      <w:spacing w:before="40" w:after="40"/>
      <w:ind w:left="567"/>
      <w:jc w:val="both"/>
    </w:pPr>
    <w:rPr>
      <w:rFonts w:ascii="Univers 55" w:hAnsi="Univers 55"/>
      <w:sz w:val="16"/>
      <w:szCs w:val="20"/>
      <w:u w:val="dotted"/>
    </w:rPr>
  </w:style>
  <w:style w:type="paragraph" w:customStyle="1" w:styleId="berschrift3berschriftunterstrichen">
    <w:name w:val="Überschrift 3.Überschriftunterstrichen"/>
    <w:basedOn w:val="Standard"/>
    <w:next w:val="Standard"/>
    <w:rsid w:val="00ED3EEB"/>
    <w:pPr>
      <w:widowControl w:val="0"/>
      <w:numPr>
        <w:ilvl w:val="2"/>
        <w:numId w:val="30"/>
      </w:numPr>
      <w:ind w:left="1418" w:right="-567"/>
    </w:pPr>
    <w:rPr>
      <w:rFonts w:cs="Vrinda"/>
      <w:b/>
      <w:bCs/>
      <w:sz w:val="16"/>
      <w:szCs w:val="16"/>
      <w:u w:val="single"/>
      <w:lang w:eastAsia="ko-KR"/>
    </w:rPr>
  </w:style>
  <w:style w:type="paragraph" w:customStyle="1" w:styleId="berschrift4berschriftunterstrichen">
    <w:name w:val="Überschrift 4.Überschriftunterstrichen"/>
    <w:basedOn w:val="Standard"/>
    <w:next w:val="Standard"/>
    <w:rsid w:val="00ED3EEB"/>
    <w:pPr>
      <w:widowControl w:val="0"/>
      <w:numPr>
        <w:ilvl w:val="3"/>
        <w:numId w:val="30"/>
      </w:numPr>
    </w:pPr>
    <w:rPr>
      <w:rFonts w:cs="Vrinda"/>
      <w:b/>
      <w:bCs/>
      <w:sz w:val="16"/>
      <w:szCs w:val="16"/>
      <w:u w:val="single"/>
      <w:lang w:eastAsia="ko-KR"/>
    </w:rPr>
  </w:style>
  <w:style w:type="paragraph" w:customStyle="1" w:styleId="berschrift5berschriftunterstrichen">
    <w:name w:val="Überschrift 5.Überschriftunterstrichen"/>
    <w:basedOn w:val="Standard"/>
    <w:next w:val="Standard"/>
    <w:rsid w:val="00ED3EEB"/>
    <w:pPr>
      <w:widowControl w:val="0"/>
      <w:numPr>
        <w:ilvl w:val="4"/>
        <w:numId w:val="30"/>
      </w:numPr>
      <w:tabs>
        <w:tab w:val="left" w:pos="1418"/>
      </w:tabs>
      <w:ind w:right="-828"/>
    </w:pPr>
    <w:rPr>
      <w:rFonts w:cs="Vrinda"/>
      <w:b/>
      <w:bCs/>
      <w:sz w:val="16"/>
      <w:szCs w:val="16"/>
      <w:u w:val="single"/>
      <w:lang w:eastAsia="ko-KR"/>
    </w:rPr>
  </w:style>
  <w:style w:type="paragraph" w:customStyle="1" w:styleId="Textunterstrichennach3">
    <w:name w:val="TextunterstrichennachÜ3"/>
    <w:basedOn w:val="Standard"/>
    <w:next w:val="Standard"/>
    <w:rsid w:val="00AC1684"/>
    <w:pPr>
      <w:widowControl w:val="0"/>
      <w:tabs>
        <w:tab w:val="left" w:pos="9072"/>
      </w:tabs>
      <w:spacing w:before="40" w:after="40"/>
      <w:ind w:left="1134"/>
      <w:jc w:val="both"/>
    </w:pPr>
    <w:rPr>
      <w:rFonts w:cs="Vrinda"/>
      <w:sz w:val="16"/>
      <w:szCs w:val="16"/>
      <w:u w:val="dotted"/>
      <w:lang w:eastAsia="ko-KR"/>
    </w:rPr>
  </w:style>
  <w:style w:type="paragraph" w:customStyle="1" w:styleId="berschrift4berschrift4Vertragberschrift4Vertrag12">
    <w:name w:val="Überschrift 4.Überschrift4Vertrag.Überschrift4Vertrag12"/>
    <w:basedOn w:val="Standard"/>
    <w:next w:val="Standard"/>
    <w:autoRedefine/>
    <w:rsid w:val="004D0791"/>
    <w:pPr>
      <w:keepNext/>
      <w:widowControl w:val="0"/>
      <w:tabs>
        <w:tab w:val="left" w:pos="1134"/>
        <w:tab w:val="left" w:pos="9072"/>
      </w:tabs>
      <w:spacing w:before="60" w:after="60"/>
      <w:ind w:left="112"/>
    </w:pPr>
    <w:rPr>
      <w:rFonts w:cs="Vrinda"/>
      <w:b/>
      <w:bCs/>
      <w:sz w:val="16"/>
      <w:szCs w:val="16"/>
      <w:u w:val="single"/>
    </w:rPr>
  </w:style>
  <w:style w:type="paragraph" w:customStyle="1" w:styleId="Default">
    <w:name w:val="Default"/>
    <w:rsid w:val="008312DE"/>
    <w:pPr>
      <w:autoSpaceDE w:val="0"/>
      <w:autoSpaceDN w:val="0"/>
      <w:adjustRightInd w:val="0"/>
    </w:pPr>
    <w:rPr>
      <w:rFonts w:ascii="Georgia" w:eastAsia="SimSun" w:hAnsi="Georgia" w:cs="Georgia"/>
      <w:color w:val="000000"/>
      <w:sz w:val="24"/>
      <w:szCs w:val="24"/>
      <w:lang w:eastAsia="zh-CN"/>
    </w:rPr>
  </w:style>
  <w:style w:type="character" w:customStyle="1" w:styleId="00AbsatzChar">
    <w:name w:val="00 Absatz Char"/>
    <w:link w:val="00Absatz"/>
    <w:locked/>
    <w:rsid w:val="004C6A69"/>
    <w:rPr>
      <w:rFonts w:ascii="Arial" w:hAnsi="Arial" w:cs="Arial"/>
      <w:lang w:eastAsia="ar-SA"/>
    </w:rPr>
  </w:style>
  <w:style w:type="paragraph" w:customStyle="1" w:styleId="00Absatz">
    <w:name w:val="00 Absatz"/>
    <w:basedOn w:val="Standard"/>
    <w:link w:val="00AbsatzChar"/>
    <w:rsid w:val="004C6A69"/>
    <w:pPr>
      <w:spacing w:before="120" w:line="360" w:lineRule="auto"/>
      <w:ind w:left="1134"/>
    </w:pPr>
    <w:rPr>
      <w:rFonts w:cs="Arial"/>
      <w:sz w:val="20"/>
      <w:szCs w:val="20"/>
      <w:lang w:eastAsia="ar-SA"/>
    </w:rPr>
  </w:style>
  <w:style w:type="paragraph" w:styleId="KeinLeerraum">
    <w:name w:val="No Spacing"/>
    <w:uiPriority w:val="1"/>
    <w:qFormat/>
    <w:rsid w:val="005B36F8"/>
    <w:rPr>
      <w:rFonts w:ascii="Arial" w:hAnsi="Arial"/>
      <w:sz w:val="22"/>
      <w:szCs w:val="24"/>
    </w:rPr>
  </w:style>
  <w:style w:type="paragraph" w:styleId="Inhaltsverzeichnisberschrift">
    <w:name w:val="TOC Heading"/>
    <w:basedOn w:val="berschrift1"/>
    <w:next w:val="Standard"/>
    <w:uiPriority w:val="39"/>
    <w:unhideWhenUsed/>
    <w:qFormat/>
    <w:rsid w:val="00080259"/>
    <w:pPr>
      <w:keepLines/>
      <w:spacing w:before="240" w:line="259" w:lineRule="auto"/>
      <w:outlineLvl w:val="9"/>
    </w:pPr>
    <w:rPr>
      <w:rFonts w:ascii="Calibri Light" w:hAnsi="Calibri Light"/>
      <w:b w:val="0"/>
      <w:bCs w:val="0"/>
      <w:color w:val="2F5496"/>
      <w:sz w:val="32"/>
      <w:szCs w:val="32"/>
    </w:rPr>
  </w:style>
  <w:style w:type="paragraph" w:styleId="Verzeichnis1">
    <w:name w:val="toc 1"/>
    <w:basedOn w:val="Standard"/>
    <w:next w:val="Standard"/>
    <w:autoRedefine/>
    <w:uiPriority w:val="39"/>
    <w:unhideWhenUsed/>
    <w:rsid w:val="00080259"/>
  </w:style>
  <w:style w:type="character" w:customStyle="1" w:styleId="KommentartextZchn">
    <w:name w:val="Kommentartext Zchn"/>
    <w:link w:val="Kommentartext"/>
    <w:uiPriority w:val="99"/>
    <w:semiHidden/>
    <w:rsid w:val="00F11096"/>
    <w:rPr>
      <w:rFonts w:ascii="Arial" w:hAnsi="Arial"/>
    </w:rPr>
  </w:style>
  <w:style w:type="character" w:customStyle="1" w:styleId="berschrift1Zchn">
    <w:name w:val="Überschrift 1 Zchn"/>
    <w:aliases w:val="Überschrift1Vertrag Zchn,Ü1Vertrag12 Zchn"/>
    <w:link w:val="berschrift1"/>
    <w:rsid w:val="00F11096"/>
    <w:rPr>
      <w:rFonts w:ascii="Arial" w:hAnsi="Arial"/>
      <w:b/>
      <w:bCs/>
      <w:sz w:val="22"/>
      <w:szCs w:val="24"/>
    </w:rPr>
  </w:style>
  <w:style w:type="paragraph" w:styleId="Kommentarthema">
    <w:name w:val="annotation subject"/>
    <w:basedOn w:val="Kommentartext"/>
    <w:next w:val="Kommentartext"/>
    <w:link w:val="KommentarthemaZchn"/>
    <w:uiPriority w:val="99"/>
    <w:semiHidden/>
    <w:unhideWhenUsed/>
    <w:rsid w:val="00EF1154"/>
    <w:rPr>
      <w:b/>
      <w:bCs/>
    </w:rPr>
  </w:style>
  <w:style w:type="character" w:customStyle="1" w:styleId="KommentarthemaZchn">
    <w:name w:val="Kommentarthema Zchn"/>
    <w:link w:val="Kommentarthema"/>
    <w:uiPriority w:val="99"/>
    <w:semiHidden/>
    <w:rsid w:val="00EF1154"/>
    <w:rPr>
      <w:rFonts w:ascii="Arial" w:hAnsi="Arial"/>
      <w:b/>
      <w:bCs/>
    </w:rPr>
  </w:style>
  <w:style w:type="paragraph" w:styleId="berarbeitung">
    <w:name w:val="Revision"/>
    <w:hidden/>
    <w:uiPriority w:val="99"/>
    <w:semiHidden/>
    <w:rsid w:val="000358D1"/>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448159108">
      <w:bodyDiv w:val="1"/>
      <w:marLeft w:val="0"/>
      <w:marRight w:val="0"/>
      <w:marTop w:val="0"/>
      <w:marBottom w:val="0"/>
      <w:divBdr>
        <w:top w:val="none" w:sz="0" w:space="0" w:color="auto"/>
        <w:left w:val="none" w:sz="0" w:space="0" w:color="auto"/>
        <w:bottom w:val="none" w:sz="0" w:space="0" w:color="auto"/>
        <w:right w:val="none" w:sz="0" w:space="0" w:color="auto"/>
      </w:divBdr>
    </w:div>
    <w:div w:id="1310746228">
      <w:bodyDiv w:val="1"/>
      <w:marLeft w:val="0"/>
      <w:marRight w:val="0"/>
      <w:marTop w:val="0"/>
      <w:marBottom w:val="0"/>
      <w:divBdr>
        <w:top w:val="none" w:sz="0" w:space="0" w:color="auto"/>
        <w:left w:val="none" w:sz="0" w:space="0" w:color="auto"/>
        <w:bottom w:val="none" w:sz="0" w:space="0" w:color="auto"/>
        <w:right w:val="none" w:sz="0" w:space="0" w:color="auto"/>
      </w:divBdr>
    </w:div>
    <w:div w:id="1364407265">
      <w:bodyDiv w:val="1"/>
      <w:marLeft w:val="0"/>
      <w:marRight w:val="0"/>
      <w:marTop w:val="0"/>
      <w:marBottom w:val="0"/>
      <w:divBdr>
        <w:top w:val="none" w:sz="0" w:space="0" w:color="auto"/>
        <w:left w:val="none" w:sz="0" w:space="0" w:color="auto"/>
        <w:bottom w:val="none" w:sz="0" w:space="0" w:color="auto"/>
        <w:right w:val="none" w:sz="0" w:space="0" w:color="auto"/>
      </w:divBdr>
    </w:div>
    <w:div w:id="1385712369">
      <w:bodyDiv w:val="1"/>
      <w:marLeft w:val="0"/>
      <w:marRight w:val="0"/>
      <w:marTop w:val="0"/>
      <w:marBottom w:val="0"/>
      <w:divBdr>
        <w:top w:val="none" w:sz="0" w:space="0" w:color="auto"/>
        <w:left w:val="none" w:sz="0" w:space="0" w:color="auto"/>
        <w:bottom w:val="none" w:sz="0" w:space="0" w:color="auto"/>
        <w:right w:val="none" w:sz="0" w:space="0" w:color="auto"/>
      </w:divBdr>
    </w:div>
    <w:div w:id="1428960018">
      <w:bodyDiv w:val="1"/>
      <w:marLeft w:val="0"/>
      <w:marRight w:val="0"/>
      <w:marTop w:val="0"/>
      <w:marBottom w:val="0"/>
      <w:divBdr>
        <w:top w:val="none" w:sz="0" w:space="0" w:color="auto"/>
        <w:left w:val="none" w:sz="0" w:space="0" w:color="auto"/>
        <w:bottom w:val="none" w:sz="0" w:space="0" w:color="auto"/>
        <w:right w:val="none" w:sz="0" w:space="0" w:color="auto"/>
      </w:divBdr>
    </w:div>
    <w:div w:id="1435590360">
      <w:bodyDiv w:val="1"/>
      <w:marLeft w:val="0"/>
      <w:marRight w:val="0"/>
      <w:marTop w:val="0"/>
      <w:marBottom w:val="0"/>
      <w:divBdr>
        <w:top w:val="none" w:sz="0" w:space="0" w:color="auto"/>
        <w:left w:val="none" w:sz="0" w:space="0" w:color="auto"/>
        <w:bottom w:val="none" w:sz="0" w:space="0" w:color="auto"/>
        <w:right w:val="none" w:sz="0" w:space="0" w:color="auto"/>
      </w:divBdr>
    </w:div>
    <w:div w:id="1892183901">
      <w:bodyDiv w:val="1"/>
      <w:marLeft w:val="0"/>
      <w:marRight w:val="0"/>
      <w:marTop w:val="0"/>
      <w:marBottom w:val="0"/>
      <w:divBdr>
        <w:top w:val="none" w:sz="0" w:space="0" w:color="auto"/>
        <w:left w:val="none" w:sz="0" w:space="0" w:color="auto"/>
        <w:bottom w:val="none" w:sz="0" w:space="0" w:color="auto"/>
        <w:right w:val="none" w:sz="0" w:space="0" w:color="auto"/>
      </w:divBdr>
    </w:div>
    <w:div w:id="200462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enstleistungszentrum.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Word\W_A11F.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6D843-3B46-4F6E-9D03-7318DAAEF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W_A11F.DOT</Template>
  <TotalTime>0</TotalTime>
  <Pages>8</Pages>
  <Words>1886</Words>
  <Characters>11889</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Vertrag</vt:lpstr>
    </vt:vector>
  </TitlesOfParts>
  <Company>User Org Name</Company>
  <LinksUpToDate>false</LinksUpToDate>
  <CharactersWithSpaces>13748</CharactersWithSpaces>
  <SharedDoc>false</SharedDoc>
  <HLinks>
    <vt:vector size="90" baseType="variant">
      <vt:variant>
        <vt:i4>1704008</vt:i4>
      </vt:variant>
      <vt:variant>
        <vt:i4>123</vt:i4>
      </vt:variant>
      <vt:variant>
        <vt:i4>0</vt:i4>
      </vt:variant>
      <vt:variant>
        <vt:i4>5</vt:i4>
      </vt:variant>
      <vt:variant>
        <vt:lpwstr>http://www.dienstleistungszentrum.de/</vt:lpwstr>
      </vt:variant>
      <vt:variant>
        <vt:lpwstr/>
      </vt:variant>
      <vt:variant>
        <vt:i4>1310772</vt:i4>
      </vt:variant>
      <vt:variant>
        <vt:i4>80</vt:i4>
      </vt:variant>
      <vt:variant>
        <vt:i4>0</vt:i4>
      </vt:variant>
      <vt:variant>
        <vt:i4>5</vt:i4>
      </vt:variant>
      <vt:variant>
        <vt:lpwstr/>
      </vt:variant>
      <vt:variant>
        <vt:lpwstr>_Toc204076550</vt:lpwstr>
      </vt:variant>
      <vt:variant>
        <vt:i4>1376308</vt:i4>
      </vt:variant>
      <vt:variant>
        <vt:i4>74</vt:i4>
      </vt:variant>
      <vt:variant>
        <vt:i4>0</vt:i4>
      </vt:variant>
      <vt:variant>
        <vt:i4>5</vt:i4>
      </vt:variant>
      <vt:variant>
        <vt:lpwstr/>
      </vt:variant>
      <vt:variant>
        <vt:lpwstr>_Toc204076549</vt:lpwstr>
      </vt:variant>
      <vt:variant>
        <vt:i4>1376308</vt:i4>
      </vt:variant>
      <vt:variant>
        <vt:i4>68</vt:i4>
      </vt:variant>
      <vt:variant>
        <vt:i4>0</vt:i4>
      </vt:variant>
      <vt:variant>
        <vt:i4>5</vt:i4>
      </vt:variant>
      <vt:variant>
        <vt:lpwstr/>
      </vt:variant>
      <vt:variant>
        <vt:lpwstr>_Toc204076548</vt:lpwstr>
      </vt:variant>
      <vt:variant>
        <vt:i4>1376308</vt:i4>
      </vt:variant>
      <vt:variant>
        <vt:i4>62</vt:i4>
      </vt:variant>
      <vt:variant>
        <vt:i4>0</vt:i4>
      </vt:variant>
      <vt:variant>
        <vt:i4>5</vt:i4>
      </vt:variant>
      <vt:variant>
        <vt:lpwstr/>
      </vt:variant>
      <vt:variant>
        <vt:lpwstr>_Toc204076547</vt:lpwstr>
      </vt:variant>
      <vt:variant>
        <vt:i4>1376308</vt:i4>
      </vt:variant>
      <vt:variant>
        <vt:i4>56</vt:i4>
      </vt:variant>
      <vt:variant>
        <vt:i4>0</vt:i4>
      </vt:variant>
      <vt:variant>
        <vt:i4>5</vt:i4>
      </vt:variant>
      <vt:variant>
        <vt:lpwstr/>
      </vt:variant>
      <vt:variant>
        <vt:lpwstr>_Toc204076546</vt:lpwstr>
      </vt:variant>
      <vt:variant>
        <vt:i4>1376308</vt:i4>
      </vt:variant>
      <vt:variant>
        <vt:i4>50</vt:i4>
      </vt:variant>
      <vt:variant>
        <vt:i4>0</vt:i4>
      </vt:variant>
      <vt:variant>
        <vt:i4>5</vt:i4>
      </vt:variant>
      <vt:variant>
        <vt:lpwstr/>
      </vt:variant>
      <vt:variant>
        <vt:lpwstr>_Toc204076545</vt:lpwstr>
      </vt:variant>
      <vt:variant>
        <vt:i4>1376308</vt:i4>
      </vt:variant>
      <vt:variant>
        <vt:i4>44</vt:i4>
      </vt:variant>
      <vt:variant>
        <vt:i4>0</vt:i4>
      </vt:variant>
      <vt:variant>
        <vt:i4>5</vt:i4>
      </vt:variant>
      <vt:variant>
        <vt:lpwstr/>
      </vt:variant>
      <vt:variant>
        <vt:lpwstr>_Toc204076544</vt:lpwstr>
      </vt:variant>
      <vt:variant>
        <vt:i4>1376308</vt:i4>
      </vt:variant>
      <vt:variant>
        <vt:i4>38</vt:i4>
      </vt:variant>
      <vt:variant>
        <vt:i4>0</vt:i4>
      </vt:variant>
      <vt:variant>
        <vt:i4>5</vt:i4>
      </vt:variant>
      <vt:variant>
        <vt:lpwstr/>
      </vt:variant>
      <vt:variant>
        <vt:lpwstr>_Toc204076543</vt:lpwstr>
      </vt:variant>
      <vt:variant>
        <vt:i4>1376308</vt:i4>
      </vt:variant>
      <vt:variant>
        <vt:i4>32</vt:i4>
      </vt:variant>
      <vt:variant>
        <vt:i4>0</vt:i4>
      </vt:variant>
      <vt:variant>
        <vt:i4>5</vt:i4>
      </vt:variant>
      <vt:variant>
        <vt:lpwstr/>
      </vt:variant>
      <vt:variant>
        <vt:lpwstr>_Toc204076542</vt:lpwstr>
      </vt:variant>
      <vt:variant>
        <vt:i4>1376308</vt:i4>
      </vt:variant>
      <vt:variant>
        <vt:i4>26</vt:i4>
      </vt:variant>
      <vt:variant>
        <vt:i4>0</vt:i4>
      </vt:variant>
      <vt:variant>
        <vt:i4>5</vt:i4>
      </vt:variant>
      <vt:variant>
        <vt:lpwstr/>
      </vt:variant>
      <vt:variant>
        <vt:lpwstr>_Toc204076541</vt:lpwstr>
      </vt:variant>
      <vt:variant>
        <vt:i4>1376308</vt:i4>
      </vt:variant>
      <vt:variant>
        <vt:i4>20</vt:i4>
      </vt:variant>
      <vt:variant>
        <vt:i4>0</vt:i4>
      </vt:variant>
      <vt:variant>
        <vt:i4>5</vt:i4>
      </vt:variant>
      <vt:variant>
        <vt:lpwstr/>
      </vt:variant>
      <vt:variant>
        <vt:lpwstr>_Toc204076540</vt:lpwstr>
      </vt:variant>
      <vt:variant>
        <vt:i4>1179700</vt:i4>
      </vt:variant>
      <vt:variant>
        <vt:i4>14</vt:i4>
      </vt:variant>
      <vt:variant>
        <vt:i4>0</vt:i4>
      </vt:variant>
      <vt:variant>
        <vt:i4>5</vt:i4>
      </vt:variant>
      <vt:variant>
        <vt:lpwstr/>
      </vt:variant>
      <vt:variant>
        <vt:lpwstr>_Toc204076539</vt:lpwstr>
      </vt:variant>
      <vt:variant>
        <vt:i4>1179700</vt:i4>
      </vt:variant>
      <vt:variant>
        <vt:i4>8</vt:i4>
      </vt:variant>
      <vt:variant>
        <vt:i4>0</vt:i4>
      </vt:variant>
      <vt:variant>
        <vt:i4>5</vt:i4>
      </vt:variant>
      <vt:variant>
        <vt:lpwstr/>
      </vt:variant>
      <vt:variant>
        <vt:lpwstr>_Toc204076538</vt:lpwstr>
      </vt:variant>
      <vt:variant>
        <vt:i4>1179700</vt:i4>
      </vt:variant>
      <vt:variant>
        <vt:i4>2</vt:i4>
      </vt:variant>
      <vt:variant>
        <vt:i4>0</vt:i4>
      </vt:variant>
      <vt:variant>
        <vt:i4>5</vt:i4>
      </vt:variant>
      <vt:variant>
        <vt:lpwstr/>
      </vt:variant>
      <vt:variant>
        <vt:lpwstr>_Toc204076537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dc:title>
  <dc:subject/>
  <dc:creator>Jähnig</dc:creator>
  <cp:keywords/>
  <cp:lastModifiedBy>Sommer, Marcus (BfAA privat)</cp:lastModifiedBy>
  <cp:revision>5</cp:revision>
  <cp:lastPrinted>2009-05-08T11:10:00Z</cp:lastPrinted>
  <dcterms:created xsi:type="dcterms:W3CDTF">2026-01-14T11:19:00Z</dcterms:created>
  <dcterms:modified xsi:type="dcterms:W3CDTF">2026-01-27T07:30:00Z</dcterms:modified>
</cp:coreProperties>
</file>